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6"/>
        <w:gridCol w:w="7308"/>
      </w:tblGrid>
      <w:tr w:rsidR="00B42669" w:rsidRPr="00BF552D" w14:paraId="0D32819B" w14:textId="77777777" w:rsidTr="001D3350">
        <w:trPr>
          <w:trHeight w:val="1013"/>
        </w:trPr>
        <w:tc>
          <w:tcPr>
            <w:tcW w:w="1554" w:type="pct"/>
            <w:shd w:val="clear" w:color="auto" w:fill="auto"/>
          </w:tcPr>
          <w:p w14:paraId="3ADE2810" w14:textId="77777777" w:rsidR="00B42669" w:rsidRPr="00BF552D" w:rsidRDefault="00B42669" w:rsidP="001D3350">
            <w:pPr>
              <w:spacing w:after="60"/>
              <w:jc w:val="center"/>
              <w:rPr>
                <w:lang w:val="vi-VN"/>
              </w:rPr>
            </w:pPr>
            <w:r w:rsidRPr="00BF552D">
              <w:rPr>
                <w:lang w:val="vi-VN"/>
              </w:rPr>
              <w:t>SỞ GD-ĐT ĐẮK LẮK</w:t>
            </w:r>
          </w:p>
          <w:p w14:paraId="77B3CB05" w14:textId="07A83E37" w:rsidR="00B42669" w:rsidRPr="00BF552D" w:rsidRDefault="00B42669" w:rsidP="001D3350">
            <w:pPr>
              <w:spacing w:after="60"/>
              <w:jc w:val="center"/>
              <w:rPr>
                <w:i/>
                <w:iCs/>
              </w:rPr>
            </w:pPr>
            <w:r w:rsidRPr="00BF552D">
              <w:rPr>
                <w:b/>
                <w:bCs/>
                <w:noProof/>
                <w:lang w:val="vi-VN" w:eastAsia="vi-VN"/>
              </w:rPr>
              <mc:AlternateContent>
                <mc:Choice Requires="wps">
                  <w:drawing>
                    <wp:anchor distT="0" distB="0" distL="114300" distR="114300" simplePos="0" relativeHeight="251658752" behindDoc="0" locked="0" layoutInCell="1" allowOverlap="1" wp14:anchorId="65A2D5DF" wp14:editId="32F3BF8D">
                      <wp:simplePos x="0" y="0"/>
                      <wp:positionH relativeFrom="column">
                        <wp:posOffset>593090</wp:posOffset>
                      </wp:positionH>
                      <wp:positionV relativeFrom="paragraph">
                        <wp:posOffset>187325</wp:posOffset>
                      </wp:positionV>
                      <wp:extent cx="9144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CC6133" id="_x0000_t32" coordsize="21600,21600" o:spt="32" o:oned="t" path="m,l21600,21600e" filled="f">
                      <v:path arrowok="t" fillok="f" o:connecttype="none"/>
                      <o:lock v:ext="edit" shapetype="t"/>
                    </v:shapetype>
                    <v:shape id="Straight Arrow Connector 1" o:spid="_x0000_s1026" type="#_x0000_t32" style="position:absolute;margin-left:46.7pt;margin-top:14.75pt;width:1in;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"/>
                  </w:pict>
                </mc:Fallback>
              </mc:AlternateContent>
            </w:r>
            <w:r w:rsidRPr="00BF552D">
              <w:rPr>
                <w:b/>
                <w:bCs/>
              </w:rPr>
              <w:t>ĐỀ MINH HOẠ</w:t>
            </w:r>
            <w:r w:rsidR="00B05DCB">
              <w:rPr>
                <w:b/>
                <w:bCs/>
              </w:rPr>
              <w:t xml:space="preserve"> SỐ 06</w:t>
            </w:r>
            <w:r w:rsidRPr="00BF552D">
              <w:rPr>
                <w:i/>
                <w:iCs/>
              </w:rPr>
              <w:t xml:space="preserve"> </w:t>
            </w:r>
          </w:p>
          <w:p w14:paraId="47807D85" w14:textId="155F3DE1" w:rsidR="00B42669" w:rsidRPr="00BF552D" w:rsidRDefault="00B42669" w:rsidP="006A33D5">
            <w:pPr>
              <w:spacing w:after="60"/>
              <w:jc w:val="center"/>
              <w:rPr>
                <w:b/>
                <w:bCs/>
                <w:i/>
                <w:iCs/>
              </w:rPr>
            </w:pPr>
            <w:r w:rsidRPr="00BF552D">
              <w:rPr>
                <w:i/>
                <w:iCs/>
              </w:rPr>
              <w:t xml:space="preserve">(Đề thi có </w:t>
            </w:r>
            <w:r w:rsidR="006A33D5" w:rsidRPr="00BF552D">
              <w:rPr>
                <w:i/>
                <w:iCs/>
              </w:rPr>
              <w:t>06</w:t>
            </w:r>
            <w:r w:rsidRPr="00BF552D">
              <w:rPr>
                <w:i/>
                <w:iCs/>
              </w:rPr>
              <w:t xml:space="preserve"> trang)</w:t>
            </w:r>
          </w:p>
        </w:tc>
        <w:tc>
          <w:tcPr>
            <w:tcW w:w="3446" w:type="pct"/>
            <w:shd w:val="clear" w:color="auto" w:fill="auto"/>
          </w:tcPr>
          <w:p w14:paraId="275C3727" w14:textId="77777777" w:rsidR="00B42669" w:rsidRPr="00BF552D" w:rsidRDefault="00B42669" w:rsidP="001D3350">
            <w:pPr>
              <w:spacing w:after="60"/>
              <w:jc w:val="center"/>
              <w:rPr>
                <w:b/>
                <w:bCs/>
              </w:rPr>
            </w:pPr>
            <w:r w:rsidRPr="00BF552D">
              <w:rPr>
                <w:b/>
                <w:bCs/>
              </w:rPr>
              <w:t>KỲ THI TỐT NGHIỆP TRUNG HỌC PHỔ THÔNG NĂM 2021</w:t>
            </w:r>
          </w:p>
          <w:p w14:paraId="17BC92DC" w14:textId="77777777" w:rsidR="00B42669" w:rsidRPr="00BF552D" w:rsidRDefault="00B42669" w:rsidP="001D3350">
            <w:pPr>
              <w:spacing w:after="60"/>
              <w:jc w:val="center"/>
              <w:rPr>
                <w:b/>
                <w:bCs/>
              </w:rPr>
            </w:pPr>
            <w:r w:rsidRPr="00BF552D">
              <w:rPr>
                <w:b/>
                <w:bCs/>
              </w:rPr>
              <w:t>Bài thi: NGOẠI NGỮ, Môn thi: TIẾNG ANH</w:t>
            </w:r>
          </w:p>
          <w:p w14:paraId="385AC489" w14:textId="77777777" w:rsidR="00B42669" w:rsidRPr="00BF552D" w:rsidRDefault="00B42669" w:rsidP="001D3350">
            <w:pPr>
              <w:spacing w:after="60"/>
              <w:jc w:val="center"/>
              <w:rPr>
                <w:b/>
                <w:bCs/>
              </w:rPr>
            </w:pPr>
            <w:r w:rsidRPr="00BF552D">
              <w:rPr>
                <w:b/>
                <w:bCs/>
                <w:noProof/>
                <w:lang w:val="vi-VN" w:eastAsia="vi-VN"/>
              </w:rPr>
              <mc:AlternateContent>
                <mc:Choice Requires="wps">
                  <w:drawing>
                    <wp:anchor distT="0" distB="0" distL="114300" distR="114300" simplePos="0" relativeHeight="251655680" behindDoc="0" locked="0" layoutInCell="1" allowOverlap="1" wp14:anchorId="4C086182" wp14:editId="78919788">
                      <wp:simplePos x="0" y="0"/>
                      <wp:positionH relativeFrom="column">
                        <wp:posOffset>1169035</wp:posOffset>
                      </wp:positionH>
                      <wp:positionV relativeFrom="paragraph">
                        <wp:posOffset>197485</wp:posOffset>
                      </wp:positionV>
                      <wp:extent cx="2567940" cy="635"/>
                      <wp:effectExtent l="6985" t="6985" r="6350" b="1143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78CE60" id="Straight Arrow Connector 5" o:spid="_x0000_s1026" type="#_x0000_t32" style="position:absolute;margin-left:92.05pt;margin-top:15.55pt;width:202.2pt;height:.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PYKQIAAEw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"/>
                  </w:pict>
                </mc:Fallback>
              </mc:AlternateContent>
            </w:r>
            <w:r w:rsidRPr="00BF552D">
              <w:rPr>
                <w:i/>
                <w:iCs/>
              </w:rPr>
              <w:t xml:space="preserve">Thời gian làm bài: </w:t>
            </w:r>
            <w:r w:rsidRPr="00BF552D">
              <w:rPr>
                <w:i/>
                <w:iCs/>
                <w:lang w:val="vi-VN"/>
              </w:rPr>
              <w:t xml:space="preserve">60 </w:t>
            </w:r>
            <w:r w:rsidRPr="00BF552D">
              <w:rPr>
                <w:i/>
                <w:iCs/>
              </w:rPr>
              <w:t>phút, không kể thời gian phát đề</w:t>
            </w:r>
          </w:p>
        </w:tc>
      </w:tr>
    </w:tbl>
    <w:p w14:paraId="68EE0BB1" w14:textId="58E13DB3" w:rsidR="004A21A4" w:rsidRPr="00BF552D" w:rsidRDefault="004A21A4" w:rsidP="004A21A4">
      <w:pPr>
        <w:tabs>
          <w:tab w:val="left" w:pos="284"/>
        </w:tabs>
        <w:spacing w:line="360" w:lineRule="atLeast"/>
      </w:pPr>
    </w:p>
    <w:p w14:paraId="7F7ED3B7" w14:textId="77777777" w:rsidR="005875CF" w:rsidRPr="00BF552D" w:rsidRDefault="005875CF" w:rsidP="005875CF">
      <w:pPr>
        <w:tabs>
          <w:tab w:val="left" w:pos="180"/>
          <w:tab w:val="left" w:leader="dot" w:pos="5940"/>
          <w:tab w:val="left" w:pos="7740"/>
        </w:tabs>
        <w:spacing w:line="0" w:lineRule="atLeast"/>
        <w:rPr>
          <w:b/>
        </w:rPr>
      </w:pPr>
      <w:bookmarkStart w:id="0" w:name="note"/>
      <w:bookmarkEnd w:id="0"/>
      <w:r w:rsidRPr="00BF552D">
        <w:rPr>
          <w:rFonts w:eastAsia="Calibri"/>
          <w:b/>
        </w:rPr>
        <w:t>Họ, tên thí sinh:</w:t>
      </w:r>
      <w:r w:rsidRPr="00BF552D">
        <w:rPr>
          <w:rFonts w:eastAsia="Calibri"/>
        </w:rPr>
        <w:tab/>
      </w:r>
    </w:p>
    <w:p w14:paraId="3F8D03B9" w14:textId="77777777" w:rsidR="005875CF" w:rsidRPr="00BF552D" w:rsidRDefault="005875CF" w:rsidP="005875CF">
      <w:pPr>
        <w:tabs>
          <w:tab w:val="left" w:pos="180"/>
          <w:tab w:val="left" w:leader="dot" w:pos="5940"/>
          <w:tab w:val="left" w:pos="7740"/>
        </w:tabs>
        <w:spacing w:line="0" w:lineRule="atLeast"/>
        <w:rPr>
          <w:rFonts w:eastAsia="Calibri"/>
          <w:b/>
        </w:rPr>
      </w:pPr>
      <w:r w:rsidRPr="00BF552D">
        <w:rPr>
          <w:rFonts w:eastAsia="Calibri"/>
          <w:b/>
        </w:rPr>
        <w:t>Số báo danh:</w:t>
      </w:r>
      <w:r w:rsidRPr="00BF552D">
        <w:rPr>
          <w:rFonts w:eastAsia="Calibri"/>
        </w:rPr>
        <w:tab/>
      </w:r>
    </w:p>
    <w:p w14:paraId="3D21D94F" w14:textId="7A374B64" w:rsidR="005875CF" w:rsidRPr="00BF552D" w:rsidRDefault="005875CF" w:rsidP="005875CF">
      <w:r w:rsidRPr="00BF552D">
        <w:rPr>
          <w:noProof/>
          <w:lang w:val="vi-VN" w:eastAsia="vi-VN"/>
        </w:rPr>
        <mc:AlternateContent>
          <mc:Choice Requires="wps">
            <w:drawing>
              <wp:anchor distT="0" distB="0" distL="114300" distR="114300" simplePos="0" relativeHeight="251661824" behindDoc="0" locked="0" layoutInCell="1" allowOverlap="1" wp14:anchorId="4E82803F" wp14:editId="570BC953">
                <wp:simplePos x="0" y="0"/>
                <wp:positionH relativeFrom="column">
                  <wp:posOffset>47625</wp:posOffset>
                </wp:positionH>
                <wp:positionV relativeFrom="paragraph">
                  <wp:posOffset>17780</wp:posOffset>
                </wp:positionV>
                <wp:extent cx="6299835" cy="0"/>
                <wp:effectExtent l="9525" t="8255" r="5715"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7AADE" id="Straight Connector 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7oXHQ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xPl8vF0wwjOvgSkg+Jxjr/iesOBaPAUqggG8nJ6cX5&#10;QITkQ0g4VnorpIytlwr1BV7OprOY4LQULDhDmLPNoZQWnUgYnvjFqsDzGGb1UbEI1nLCNjfbEyGv&#10;NlwuVcCDUoDOzbpOx4/lZLlZbBbZKJvON6NsUlWjj9syG8236YdZ9VSVZZX+DNTSLG8FY1wFdsOk&#10;ptnfTcLtzVxn7D6rdxmSt+hRLyA7/CPp2MvQvusgHDS77OzQYxjOGHx7SGH6H/dgPz739S8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G4DuhcdAgAANgQAAA4AAAAAAAAAAAAAAAAALgIAAGRycy9lMm9Eb2MueG1sUEsBAi0AFAAG&#10;AAgAAAAhAPfDJjHZAAAABQEAAA8AAAAAAAAAAAAAAAAAdwQAAGRycy9kb3ducmV2LnhtbFBLBQYA&#10;AAAABAAEAPMAAAB9BQAAAAA=&#10;"/>
            </w:pict>
          </mc:Fallback>
        </mc:AlternateContent>
      </w:r>
    </w:p>
    <w:p w14:paraId="7ACAB769" w14:textId="77777777" w:rsidR="004A21A4" w:rsidRPr="00BF552D" w:rsidRDefault="00DE4CCB" w:rsidP="004A21A4">
      <w:pPr>
        <w:pStyle w:val="Normal0"/>
        <w:spacing w:before="120"/>
        <w:jc w:val="both"/>
        <w:rPr>
          <w:b/>
          <w:bCs/>
          <w:i/>
          <w:iCs/>
        </w:rPr>
      </w:pPr>
      <w:r w:rsidRPr="00BF552D">
        <w:rPr>
          <w:b/>
          <w:bCs/>
          <w:i/>
          <w:iCs/>
        </w:rPr>
        <w:t>Read the following passage and mark the letter A, B, C or D on your answer sheet to indicate the correct  answer to each of the following question</w:t>
      </w:r>
      <w:r w:rsidRPr="00BF552D">
        <w:rPr>
          <w:b/>
          <w:bCs/>
          <w:i/>
          <w:iCs/>
          <w:lang w:val="vi-VN"/>
        </w:rPr>
        <w:t>s.</w:t>
      </w:r>
    </w:p>
    <w:p w14:paraId="4DEB3C24" w14:textId="3CD27F91" w:rsidR="004A21A4" w:rsidRPr="00BF552D" w:rsidRDefault="00DE4CCB" w:rsidP="004A21A4">
      <w:pPr>
        <w:pStyle w:val="BodyText"/>
        <w:spacing w:before="60"/>
        <w:ind w:left="0" w:firstLine="280"/>
        <w:jc w:val="both"/>
      </w:pPr>
      <w:r w:rsidRPr="00BF552D">
        <w:rPr>
          <w:spacing w:val="3"/>
        </w:rPr>
        <w:t xml:space="preserve">Most </w:t>
      </w:r>
      <w:r w:rsidRPr="00BF552D">
        <w:rPr>
          <w:spacing w:val="4"/>
        </w:rPr>
        <w:t xml:space="preserve">parents </w:t>
      </w:r>
      <w:r w:rsidRPr="00BF552D">
        <w:rPr>
          <w:spacing w:val="3"/>
        </w:rPr>
        <w:t xml:space="preserve">want their sons and </w:t>
      </w:r>
      <w:r w:rsidRPr="00BF552D">
        <w:rPr>
          <w:spacing w:val="4"/>
        </w:rPr>
        <w:t xml:space="preserve">daughters </w:t>
      </w:r>
      <w:r w:rsidRPr="00BF552D">
        <w:rPr>
          <w:spacing w:val="2"/>
        </w:rPr>
        <w:t xml:space="preserve">to </w:t>
      </w:r>
      <w:r w:rsidRPr="00BF552D">
        <w:rPr>
          <w:spacing w:val="3"/>
        </w:rPr>
        <w:t xml:space="preserve">have equal </w:t>
      </w:r>
      <w:r w:rsidRPr="00BF552D">
        <w:rPr>
          <w:spacing w:val="4"/>
        </w:rPr>
        <w:t xml:space="preserve">chances </w:t>
      </w:r>
      <w:r w:rsidRPr="00BF552D">
        <w:rPr>
          <w:spacing w:val="2"/>
        </w:rPr>
        <w:t xml:space="preserve">of </w:t>
      </w:r>
      <w:r w:rsidRPr="00BF552D">
        <w:rPr>
          <w:spacing w:val="4"/>
        </w:rPr>
        <w:t xml:space="preserve">success </w:t>
      </w:r>
      <w:r w:rsidRPr="00BF552D">
        <w:rPr>
          <w:spacing w:val="3"/>
        </w:rPr>
        <w:t xml:space="preserve">when </w:t>
      </w:r>
      <w:r w:rsidRPr="00BF552D">
        <w:t xml:space="preserve">they grow up. Today, </w:t>
      </w:r>
      <w:r w:rsidRPr="00BF552D">
        <w:rPr>
          <w:spacing w:val="2"/>
        </w:rPr>
        <w:t xml:space="preserve">equality </w:t>
      </w:r>
      <w:r w:rsidRPr="00BF552D">
        <w:t xml:space="preserve">of the sexes is largely </w:t>
      </w:r>
      <w:r w:rsidRPr="00BF552D">
        <w:rPr>
          <w:spacing w:val="2"/>
        </w:rPr>
        <w:t xml:space="preserve">mandated </w:t>
      </w:r>
      <w:r w:rsidRPr="00BF552D">
        <w:t xml:space="preserve">by public </w:t>
      </w:r>
      <w:r w:rsidRPr="00BF552D">
        <w:rPr>
          <w:spacing w:val="2"/>
        </w:rPr>
        <w:t xml:space="preserve">policy </w:t>
      </w:r>
      <w:r w:rsidRPr="00BF552D">
        <w:t xml:space="preserve">and law. </w:t>
      </w:r>
      <w:r w:rsidRPr="00BF552D">
        <w:rPr>
          <w:spacing w:val="9"/>
        </w:rPr>
        <w:t xml:space="preserve">However, </w:t>
      </w:r>
      <w:r w:rsidRPr="00BF552D">
        <w:rPr>
          <w:spacing w:val="8"/>
        </w:rPr>
        <w:t>old-</w:t>
      </w:r>
      <w:r w:rsidRPr="00BF552D">
        <w:rPr>
          <w:spacing w:val="9"/>
        </w:rPr>
        <w:t xml:space="preserve">fashioned </w:t>
      </w:r>
      <w:r w:rsidRPr="00BF552D">
        <w:rPr>
          <w:spacing w:val="8"/>
        </w:rPr>
        <w:t xml:space="preserve">ideas </w:t>
      </w:r>
      <w:r w:rsidRPr="00BF552D">
        <w:rPr>
          <w:spacing w:val="7"/>
        </w:rPr>
        <w:t xml:space="preserve">and </w:t>
      </w:r>
      <w:r w:rsidRPr="00BF552D">
        <w:t xml:space="preserve">a </w:t>
      </w:r>
      <w:r w:rsidRPr="00BF552D">
        <w:rPr>
          <w:spacing w:val="7"/>
        </w:rPr>
        <w:t xml:space="preserve">lot </w:t>
      </w:r>
      <w:r w:rsidRPr="00BF552D">
        <w:rPr>
          <w:spacing w:val="5"/>
        </w:rPr>
        <w:t xml:space="preserve">of </w:t>
      </w:r>
      <w:r w:rsidRPr="00BF552D">
        <w:rPr>
          <w:spacing w:val="9"/>
        </w:rPr>
        <w:t xml:space="preserve">prejudice </w:t>
      </w:r>
      <w:r w:rsidRPr="00BF552D">
        <w:rPr>
          <w:spacing w:val="7"/>
        </w:rPr>
        <w:t xml:space="preserve">are </w:t>
      </w:r>
      <w:r w:rsidRPr="00BF552D">
        <w:rPr>
          <w:spacing w:val="8"/>
        </w:rPr>
        <w:t xml:space="preserve">still part </w:t>
      </w:r>
      <w:r w:rsidRPr="00BF552D">
        <w:rPr>
          <w:spacing w:val="5"/>
        </w:rPr>
        <w:t xml:space="preserve">of </w:t>
      </w:r>
      <w:r w:rsidRPr="00BF552D">
        <w:rPr>
          <w:spacing w:val="7"/>
        </w:rPr>
        <w:t xml:space="preserve">our </w:t>
      </w:r>
      <w:r w:rsidRPr="00BF552D">
        <w:rPr>
          <w:spacing w:val="9"/>
        </w:rPr>
        <w:t xml:space="preserve">culture </w:t>
      </w:r>
      <w:r w:rsidRPr="00BF552D">
        <w:rPr>
          <w:spacing w:val="7"/>
        </w:rPr>
        <w:t xml:space="preserve">and </w:t>
      </w:r>
      <w:r w:rsidRPr="00BF552D">
        <w:rPr>
          <w:spacing w:val="5"/>
        </w:rPr>
        <w:t xml:space="preserve">present challenging questions </w:t>
      </w:r>
      <w:r w:rsidRPr="00BF552D">
        <w:rPr>
          <w:spacing w:val="4"/>
        </w:rPr>
        <w:t>for</w:t>
      </w:r>
      <w:r w:rsidR="001131BC" w:rsidRPr="00BF552D">
        <w:rPr>
          <w:spacing w:val="4"/>
        </w:rPr>
        <w:t xml:space="preserve"> </w:t>
      </w:r>
      <w:r w:rsidRPr="00BF552D">
        <w:rPr>
          <w:spacing w:val="5"/>
        </w:rPr>
        <w:t>parents.</w:t>
      </w:r>
    </w:p>
    <w:p w14:paraId="546F1ACD" w14:textId="67168983" w:rsidR="004A21A4" w:rsidRPr="00BF552D" w:rsidRDefault="00DE4CCB" w:rsidP="004A21A4">
      <w:pPr>
        <w:pStyle w:val="BodyText"/>
        <w:spacing w:before="60"/>
        <w:ind w:left="0" w:firstLine="280"/>
        <w:jc w:val="both"/>
      </w:pPr>
      <w:r w:rsidRPr="00BF552D">
        <w:rPr>
          <w:spacing w:val="3"/>
        </w:rPr>
        <w:t xml:space="preserve">Gender stereotypes </w:t>
      </w:r>
      <w:r w:rsidRPr="00BF552D">
        <w:rPr>
          <w:spacing w:val="2"/>
        </w:rPr>
        <w:t xml:space="preserve">are rigid ideas </w:t>
      </w:r>
      <w:r w:rsidRPr="00BF552D">
        <w:rPr>
          <w:spacing w:val="3"/>
        </w:rPr>
        <w:t xml:space="preserve">about </w:t>
      </w:r>
      <w:r w:rsidRPr="00BF552D">
        <w:rPr>
          <w:spacing w:val="2"/>
        </w:rPr>
        <w:t xml:space="preserve">how boys and </w:t>
      </w:r>
      <w:r w:rsidRPr="00BF552D">
        <w:rPr>
          <w:spacing w:val="3"/>
        </w:rPr>
        <w:t xml:space="preserve">girls should behave. </w:t>
      </w:r>
      <w:r w:rsidRPr="00BF552D">
        <w:t xml:space="preserve">We </w:t>
      </w:r>
      <w:r w:rsidRPr="00BF552D">
        <w:rPr>
          <w:spacing w:val="2"/>
        </w:rPr>
        <w:t xml:space="preserve">all </w:t>
      </w:r>
      <w:r w:rsidRPr="00BF552D">
        <w:rPr>
          <w:spacing w:val="4"/>
        </w:rPr>
        <w:t xml:space="preserve">know </w:t>
      </w:r>
      <w:r w:rsidRPr="00BF552D">
        <w:rPr>
          <w:spacing w:val="5"/>
        </w:rPr>
        <w:t xml:space="preserve">what these </w:t>
      </w:r>
      <w:r w:rsidRPr="00BF552D">
        <w:rPr>
          <w:spacing w:val="6"/>
        </w:rPr>
        <w:t xml:space="preserve">stereotypes </w:t>
      </w:r>
      <w:r w:rsidRPr="00BF552D">
        <w:rPr>
          <w:spacing w:val="5"/>
        </w:rPr>
        <w:t xml:space="preserve">are: </w:t>
      </w:r>
      <w:r w:rsidRPr="00BF552D">
        <w:t xml:space="preserve">A </w:t>
      </w:r>
      <w:r w:rsidRPr="00BF552D">
        <w:rPr>
          <w:spacing w:val="6"/>
        </w:rPr>
        <w:t xml:space="preserve">"feminine" </w:t>
      </w:r>
      <w:r w:rsidRPr="00BF552D">
        <w:rPr>
          <w:spacing w:val="5"/>
        </w:rPr>
        <w:t xml:space="preserve">girls should </w:t>
      </w:r>
      <w:r w:rsidRPr="00BF552D">
        <w:rPr>
          <w:spacing w:val="3"/>
        </w:rPr>
        <w:t xml:space="preserve">be </w:t>
      </w:r>
      <w:r w:rsidRPr="00BF552D">
        <w:rPr>
          <w:spacing w:val="5"/>
        </w:rPr>
        <w:t xml:space="preserve">insecure, </w:t>
      </w:r>
      <w:r w:rsidRPr="00BF552D">
        <w:rPr>
          <w:spacing w:val="6"/>
        </w:rPr>
        <w:t xml:space="preserve">accommodating </w:t>
      </w:r>
      <w:r w:rsidRPr="00BF552D">
        <w:rPr>
          <w:spacing w:val="3"/>
        </w:rPr>
        <w:t xml:space="preserve">and </w:t>
      </w:r>
      <w:r w:rsidRPr="00BF552D">
        <w:t xml:space="preserve">a </w:t>
      </w:r>
      <w:r w:rsidRPr="00BF552D">
        <w:rPr>
          <w:spacing w:val="4"/>
        </w:rPr>
        <w:t xml:space="preserve">little </w:t>
      </w:r>
      <w:r w:rsidRPr="00BF552D">
        <w:rPr>
          <w:spacing w:val="5"/>
        </w:rPr>
        <w:t xml:space="preserve">illogical </w:t>
      </w:r>
      <w:r w:rsidRPr="00BF552D">
        <w:rPr>
          <w:spacing w:val="3"/>
        </w:rPr>
        <w:t xml:space="preserve">in her </w:t>
      </w:r>
      <w:r w:rsidRPr="00BF552D">
        <w:rPr>
          <w:spacing w:val="5"/>
        </w:rPr>
        <w:t xml:space="preserve">thinking. </w:t>
      </w:r>
      <w:r w:rsidRPr="00BF552D">
        <w:t xml:space="preserve">A </w:t>
      </w:r>
      <w:r w:rsidRPr="00BF552D">
        <w:rPr>
          <w:spacing w:val="5"/>
        </w:rPr>
        <w:t xml:space="preserve">"masculine" </w:t>
      </w:r>
      <w:r w:rsidRPr="00BF552D">
        <w:rPr>
          <w:spacing w:val="4"/>
        </w:rPr>
        <w:t xml:space="preserve">boy should </w:t>
      </w:r>
      <w:r w:rsidRPr="00BF552D">
        <w:rPr>
          <w:spacing w:val="3"/>
        </w:rPr>
        <w:t xml:space="preserve">be </w:t>
      </w:r>
      <w:r w:rsidRPr="00BF552D">
        <w:rPr>
          <w:spacing w:val="5"/>
        </w:rPr>
        <w:t xml:space="preserve">strong, unemotional, </w:t>
      </w:r>
      <w:r w:rsidRPr="00BF552D">
        <w:rPr>
          <w:spacing w:val="4"/>
        </w:rPr>
        <w:t xml:space="preserve">aggressive, </w:t>
      </w:r>
      <w:r w:rsidRPr="00BF552D">
        <w:rPr>
          <w:spacing w:val="3"/>
        </w:rPr>
        <w:t xml:space="preserve">and </w:t>
      </w:r>
      <w:r w:rsidRPr="00BF552D">
        <w:rPr>
          <w:spacing w:val="4"/>
        </w:rPr>
        <w:t xml:space="preserve">competitive. </w:t>
      </w:r>
      <w:r w:rsidRPr="00BF552D">
        <w:rPr>
          <w:spacing w:val="3"/>
        </w:rPr>
        <w:t xml:space="preserve">How are </w:t>
      </w:r>
      <w:r w:rsidRPr="00BF552D">
        <w:rPr>
          <w:spacing w:val="4"/>
        </w:rPr>
        <w:t xml:space="preserve">children exposed </w:t>
      </w:r>
      <w:r w:rsidRPr="00BF552D">
        <w:t xml:space="preserve">to </w:t>
      </w:r>
      <w:r w:rsidRPr="00BF552D">
        <w:rPr>
          <w:spacing w:val="3"/>
        </w:rPr>
        <w:t xml:space="preserve">these </w:t>
      </w:r>
      <w:r w:rsidRPr="00BF552D">
        <w:rPr>
          <w:spacing w:val="4"/>
        </w:rPr>
        <w:t xml:space="preserve">stereotypes? According </w:t>
      </w:r>
      <w:r w:rsidRPr="00BF552D">
        <w:t xml:space="preserve">to </w:t>
      </w:r>
      <w:r w:rsidRPr="00BF552D">
        <w:rPr>
          <w:spacing w:val="3"/>
        </w:rPr>
        <w:t xml:space="preserve">the </w:t>
      </w:r>
      <w:r w:rsidRPr="00BF552D">
        <w:rPr>
          <w:spacing w:val="4"/>
        </w:rPr>
        <w:t xml:space="preserve">researchers </w:t>
      </w:r>
      <w:r w:rsidRPr="00BF552D">
        <w:rPr>
          <w:spacing w:val="3"/>
        </w:rPr>
        <w:t xml:space="preserve">David and Myra </w:t>
      </w:r>
      <w:r w:rsidRPr="00BF552D">
        <w:rPr>
          <w:spacing w:val="4"/>
        </w:rPr>
        <w:t xml:space="preserve">Sacker </w:t>
      </w:r>
      <w:r w:rsidRPr="00BF552D">
        <w:rPr>
          <w:spacing w:val="2"/>
        </w:rPr>
        <w:t xml:space="preserve">of </w:t>
      </w:r>
      <w:r w:rsidRPr="00BF552D">
        <w:rPr>
          <w:spacing w:val="3"/>
        </w:rPr>
        <w:t xml:space="preserve">the </w:t>
      </w:r>
      <w:r w:rsidRPr="00BF552D">
        <w:rPr>
          <w:spacing w:val="4"/>
        </w:rPr>
        <w:t xml:space="preserve">American University </w:t>
      </w:r>
      <w:r w:rsidRPr="00BF552D">
        <w:rPr>
          <w:spacing w:val="2"/>
        </w:rPr>
        <w:t xml:space="preserve">of </w:t>
      </w:r>
      <w:r w:rsidRPr="00BF552D">
        <w:rPr>
          <w:spacing w:val="4"/>
        </w:rPr>
        <w:t xml:space="preserve">Washington, D.C., </w:t>
      </w:r>
      <w:r w:rsidRPr="00BF552D">
        <w:rPr>
          <w:spacing w:val="7"/>
        </w:rPr>
        <w:t xml:space="preserve">boys </w:t>
      </w:r>
      <w:r w:rsidRPr="00BF552D">
        <w:rPr>
          <w:spacing w:val="6"/>
        </w:rPr>
        <w:t>and</w:t>
      </w:r>
      <w:r w:rsidR="00915CCD" w:rsidRPr="00BF552D">
        <w:rPr>
          <w:spacing w:val="6"/>
        </w:rPr>
        <w:t xml:space="preserve"> </w:t>
      </w:r>
      <w:r w:rsidRPr="00BF552D">
        <w:rPr>
          <w:spacing w:val="7"/>
        </w:rPr>
        <w:t xml:space="preserve">girls </w:t>
      </w:r>
      <w:r w:rsidRPr="00BF552D">
        <w:rPr>
          <w:spacing w:val="6"/>
        </w:rPr>
        <w:t>are</w:t>
      </w:r>
      <w:r w:rsidR="00915CCD" w:rsidRPr="00BF552D">
        <w:rPr>
          <w:spacing w:val="6"/>
        </w:rPr>
        <w:t xml:space="preserve"> </w:t>
      </w:r>
      <w:r w:rsidRPr="00BF552D">
        <w:rPr>
          <w:spacing w:val="7"/>
        </w:rPr>
        <w:t xml:space="preserve">often </w:t>
      </w:r>
      <w:r w:rsidRPr="00BF552D">
        <w:rPr>
          <w:spacing w:val="8"/>
        </w:rPr>
        <w:t>treated</w:t>
      </w:r>
      <w:r w:rsidR="00915CCD" w:rsidRPr="00BF552D">
        <w:rPr>
          <w:spacing w:val="8"/>
        </w:rPr>
        <w:t xml:space="preserve"> </w:t>
      </w:r>
      <w:r w:rsidRPr="00BF552D">
        <w:rPr>
          <w:spacing w:val="8"/>
        </w:rPr>
        <w:t xml:space="preserve">differently </w:t>
      </w:r>
      <w:r w:rsidRPr="00BF552D">
        <w:rPr>
          <w:spacing w:val="4"/>
        </w:rPr>
        <w:t xml:space="preserve">in </w:t>
      </w:r>
      <w:r w:rsidRPr="00BF552D">
        <w:rPr>
          <w:spacing w:val="6"/>
        </w:rPr>
        <w:t xml:space="preserve">the </w:t>
      </w:r>
      <w:r w:rsidRPr="00BF552D">
        <w:rPr>
          <w:spacing w:val="8"/>
        </w:rPr>
        <w:t xml:space="preserve">classroom. </w:t>
      </w:r>
      <w:r w:rsidRPr="00BF552D">
        <w:rPr>
          <w:spacing w:val="7"/>
        </w:rPr>
        <w:t xml:space="preserve">They found </w:t>
      </w:r>
      <w:r w:rsidRPr="00BF552D">
        <w:rPr>
          <w:spacing w:val="6"/>
        </w:rPr>
        <w:t xml:space="preserve">out </w:t>
      </w:r>
      <w:r w:rsidRPr="00BF552D">
        <w:rPr>
          <w:spacing w:val="7"/>
        </w:rPr>
        <w:t xml:space="preserve">that when </w:t>
      </w:r>
      <w:r w:rsidRPr="00BF552D">
        <w:rPr>
          <w:spacing w:val="4"/>
        </w:rPr>
        <w:t xml:space="preserve">boys speak, </w:t>
      </w:r>
      <w:r w:rsidRPr="00BF552D">
        <w:rPr>
          <w:spacing w:val="5"/>
        </w:rPr>
        <w:t xml:space="preserve">teachers </w:t>
      </w:r>
      <w:r w:rsidRPr="00BF552D">
        <w:rPr>
          <w:spacing w:val="4"/>
        </w:rPr>
        <w:t xml:space="preserve">usually offer </w:t>
      </w:r>
      <w:r w:rsidRPr="00BF552D">
        <w:rPr>
          <w:spacing w:val="5"/>
        </w:rPr>
        <w:t xml:space="preserve">constructive comments, </w:t>
      </w:r>
      <w:r w:rsidRPr="00BF552D">
        <w:rPr>
          <w:spacing w:val="4"/>
        </w:rPr>
        <w:t xml:space="preserve">when girls </w:t>
      </w:r>
      <w:r w:rsidRPr="00BF552D">
        <w:rPr>
          <w:spacing w:val="5"/>
        </w:rPr>
        <w:t>spe</w:t>
      </w:r>
      <w:r w:rsidR="001131BC" w:rsidRPr="00BF552D">
        <w:rPr>
          <w:spacing w:val="5"/>
        </w:rPr>
        <w:t>ak</w:t>
      </w:r>
      <w:r w:rsidRPr="00BF552D">
        <w:rPr>
          <w:spacing w:val="5"/>
        </w:rPr>
        <w:t xml:space="preserve">, teachers </w:t>
      </w:r>
      <w:r w:rsidRPr="00BF552D">
        <w:rPr>
          <w:spacing w:val="4"/>
        </w:rPr>
        <w:t xml:space="preserve">tend </w:t>
      </w:r>
      <w:r w:rsidRPr="00BF552D">
        <w:rPr>
          <w:spacing w:val="3"/>
        </w:rPr>
        <w:t xml:space="preserve">to </w:t>
      </w:r>
      <w:r w:rsidRPr="00BF552D">
        <w:rPr>
          <w:spacing w:val="4"/>
        </w:rPr>
        <w:t xml:space="preserve">focus </w:t>
      </w:r>
      <w:r w:rsidRPr="00BF552D">
        <w:rPr>
          <w:spacing w:val="3"/>
        </w:rPr>
        <w:t xml:space="preserve">on the </w:t>
      </w:r>
      <w:r w:rsidRPr="00BF552D">
        <w:rPr>
          <w:spacing w:val="5"/>
        </w:rPr>
        <w:t xml:space="preserve">behavior. </w:t>
      </w:r>
      <w:r w:rsidRPr="00BF552D">
        <w:rPr>
          <w:spacing w:val="4"/>
        </w:rPr>
        <w:t xml:space="preserve">It's more </w:t>
      </w:r>
      <w:r w:rsidRPr="00BF552D">
        <w:rPr>
          <w:spacing w:val="5"/>
        </w:rPr>
        <w:t xml:space="preserve">important </w:t>
      </w:r>
      <w:r w:rsidRPr="00BF552D">
        <w:rPr>
          <w:spacing w:val="4"/>
        </w:rPr>
        <w:t xml:space="preserve">how the girls act </w:t>
      </w:r>
      <w:r w:rsidRPr="00BF552D">
        <w:rPr>
          <w:spacing w:val="5"/>
        </w:rPr>
        <w:t xml:space="preserve">rather </w:t>
      </w:r>
      <w:r w:rsidRPr="00BF552D">
        <w:rPr>
          <w:spacing w:val="4"/>
        </w:rPr>
        <w:t>than what they say.</w:t>
      </w:r>
    </w:p>
    <w:p w14:paraId="45640FA0" w14:textId="66A6442C" w:rsidR="004A21A4" w:rsidRPr="00BF552D" w:rsidRDefault="00DE4CCB" w:rsidP="00915CCD">
      <w:pPr>
        <w:pStyle w:val="BodyText"/>
        <w:spacing w:before="60"/>
        <w:ind w:left="0" w:firstLine="280"/>
        <w:jc w:val="both"/>
        <w:rPr>
          <w:spacing w:val="6"/>
        </w:rPr>
      </w:pPr>
      <w:r w:rsidRPr="00BF552D">
        <w:rPr>
          <w:spacing w:val="5"/>
        </w:rPr>
        <w:t xml:space="preserve">The </w:t>
      </w:r>
      <w:r w:rsidRPr="00BF552D">
        <w:rPr>
          <w:spacing w:val="6"/>
        </w:rPr>
        <w:t xml:space="preserve">emphasis </w:t>
      </w:r>
      <w:r w:rsidRPr="00BF552D">
        <w:rPr>
          <w:spacing w:val="3"/>
        </w:rPr>
        <w:t xml:space="preserve">on </w:t>
      </w:r>
      <w:r w:rsidRPr="00BF552D">
        <w:rPr>
          <w:spacing w:val="6"/>
        </w:rPr>
        <w:t xml:space="preserve">differences begins </w:t>
      </w:r>
      <w:r w:rsidRPr="00BF552D">
        <w:rPr>
          <w:spacing w:val="3"/>
        </w:rPr>
        <w:t xml:space="preserve">at </w:t>
      </w:r>
      <w:r w:rsidRPr="00BF552D">
        <w:rPr>
          <w:spacing w:val="5"/>
        </w:rPr>
        <w:t xml:space="preserve">birth and </w:t>
      </w:r>
      <w:r w:rsidRPr="00BF552D">
        <w:rPr>
          <w:spacing w:val="6"/>
        </w:rPr>
        <w:t xml:space="preserve">continues throughout childhood. </w:t>
      </w:r>
      <w:r w:rsidRPr="00BF552D">
        <w:t xml:space="preserve">For </w:t>
      </w:r>
      <w:r w:rsidRPr="00BF552D">
        <w:rPr>
          <w:spacing w:val="2"/>
        </w:rPr>
        <w:t xml:space="preserve">example, </w:t>
      </w:r>
      <w:r w:rsidRPr="00BF552D">
        <w:t xml:space="preserve">few people would give pink baby's </w:t>
      </w:r>
      <w:r w:rsidRPr="00BF552D">
        <w:rPr>
          <w:spacing w:val="2"/>
        </w:rPr>
        <w:t xml:space="preserve">clothes </w:t>
      </w:r>
      <w:r w:rsidRPr="00BF552D">
        <w:t xml:space="preserve">to a boy or a blue </w:t>
      </w:r>
      <w:r w:rsidRPr="00BF552D">
        <w:rPr>
          <w:spacing w:val="2"/>
        </w:rPr>
        <w:t xml:space="preserve">blanket </w:t>
      </w:r>
      <w:r w:rsidRPr="00BF552D">
        <w:t xml:space="preserve">to a girl. </w:t>
      </w:r>
      <w:r w:rsidRPr="00BF552D">
        <w:rPr>
          <w:spacing w:val="5"/>
        </w:rPr>
        <w:t xml:space="preserve">Later, many </w:t>
      </w:r>
      <w:r w:rsidRPr="00BF552D">
        <w:rPr>
          <w:spacing w:val="3"/>
        </w:rPr>
        <w:t xml:space="preserve">of us </w:t>
      </w:r>
      <w:r w:rsidRPr="00BF552D">
        <w:rPr>
          <w:spacing w:val="5"/>
        </w:rPr>
        <w:t xml:space="preserve">give girls dolls </w:t>
      </w:r>
      <w:r w:rsidRPr="00BF552D">
        <w:rPr>
          <w:spacing w:val="4"/>
        </w:rPr>
        <w:t xml:space="preserve">and </w:t>
      </w:r>
      <w:r w:rsidRPr="00BF552D">
        <w:rPr>
          <w:spacing w:val="5"/>
        </w:rPr>
        <w:t xml:space="preserve">miniature </w:t>
      </w:r>
      <w:r w:rsidRPr="00BF552D">
        <w:rPr>
          <w:spacing w:val="6"/>
        </w:rPr>
        <w:t xml:space="preserve">kitchenware, </w:t>
      </w:r>
      <w:r w:rsidRPr="00BF552D">
        <w:rPr>
          <w:spacing w:val="5"/>
        </w:rPr>
        <w:t xml:space="preserve">while </w:t>
      </w:r>
      <w:r w:rsidRPr="00BF552D">
        <w:rPr>
          <w:spacing w:val="4"/>
        </w:rPr>
        <w:t xml:space="preserve">boys </w:t>
      </w:r>
      <w:r w:rsidRPr="00BF552D">
        <w:rPr>
          <w:spacing w:val="5"/>
        </w:rPr>
        <w:t xml:space="preserve">receive action </w:t>
      </w:r>
      <w:r w:rsidRPr="00BF552D">
        <w:rPr>
          <w:spacing w:val="4"/>
        </w:rPr>
        <w:t xml:space="preserve">figures </w:t>
      </w:r>
      <w:r w:rsidRPr="00BF552D">
        <w:rPr>
          <w:spacing w:val="3"/>
        </w:rPr>
        <w:t xml:space="preserve">and </w:t>
      </w:r>
      <w:r w:rsidRPr="00BF552D">
        <w:rPr>
          <w:spacing w:val="4"/>
        </w:rPr>
        <w:t xml:space="preserve">construction </w:t>
      </w:r>
      <w:r w:rsidRPr="00BF552D">
        <w:rPr>
          <w:spacing w:val="3"/>
        </w:rPr>
        <w:t xml:space="preserve">sets. </w:t>
      </w:r>
      <w:r w:rsidRPr="00BF552D">
        <w:rPr>
          <w:spacing w:val="4"/>
        </w:rPr>
        <w:t xml:space="preserve">There's nothing wrong </w:t>
      </w:r>
      <w:r w:rsidRPr="00BF552D">
        <w:rPr>
          <w:spacing w:val="3"/>
        </w:rPr>
        <w:t xml:space="preserve">with </w:t>
      </w:r>
      <w:r w:rsidRPr="00BF552D">
        <w:rPr>
          <w:b/>
          <w:spacing w:val="3"/>
        </w:rPr>
        <w:t>that</w:t>
      </w:r>
      <w:r w:rsidRPr="00BF552D">
        <w:rPr>
          <w:bCs/>
          <w:spacing w:val="3"/>
        </w:rPr>
        <w:t>.</w:t>
      </w:r>
      <w:r w:rsidRPr="00BF552D">
        <w:rPr>
          <w:b/>
          <w:spacing w:val="3"/>
        </w:rPr>
        <w:t xml:space="preserve"> </w:t>
      </w:r>
      <w:r w:rsidRPr="00BF552D">
        <w:rPr>
          <w:spacing w:val="3"/>
        </w:rPr>
        <w:t xml:space="preserve">The </w:t>
      </w:r>
      <w:r w:rsidRPr="00BF552D">
        <w:rPr>
          <w:spacing w:val="4"/>
        </w:rPr>
        <w:t xml:space="preserve">problem arises </w:t>
      </w:r>
      <w:r w:rsidRPr="00BF552D">
        <w:rPr>
          <w:spacing w:val="3"/>
        </w:rPr>
        <w:t xml:space="preserve">when </w:t>
      </w:r>
      <w:r w:rsidRPr="00BF552D">
        <w:rPr>
          <w:spacing w:val="8"/>
        </w:rPr>
        <w:t xml:space="preserve">certain activities </w:t>
      </w:r>
      <w:r w:rsidRPr="00BF552D">
        <w:rPr>
          <w:spacing w:val="6"/>
        </w:rPr>
        <w:t xml:space="preserve">are </w:t>
      </w:r>
      <w:r w:rsidRPr="00BF552D">
        <w:rPr>
          <w:b/>
          <w:spacing w:val="8"/>
        </w:rPr>
        <w:t xml:space="preserve">deemed </w:t>
      </w:r>
      <w:r w:rsidRPr="00BF552D">
        <w:rPr>
          <w:spacing w:val="8"/>
        </w:rPr>
        <w:t xml:space="preserve">appropriate </w:t>
      </w:r>
      <w:r w:rsidRPr="00BF552D">
        <w:rPr>
          <w:spacing w:val="6"/>
        </w:rPr>
        <w:t xml:space="preserve">for one sex but not the </w:t>
      </w:r>
      <w:r w:rsidRPr="00BF552D">
        <w:rPr>
          <w:spacing w:val="8"/>
        </w:rPr>
        <w:t xml:space="preserve">other. According </w:t>
      </w:r>
      <w:r w:rsidRPr="00BF552D">
        <w:rPr>
          <w:spacing w:val="4"/>
        </w:rPr>
        <w:t xml:space="preserve">to </w:t>
      </w:r>
      <w:r w:rsidRPr="00BF552D">
        <w:t xml:space="preserve">Heather J. Nicholson, Ph.D., director of the National Resource Center for Girls, Inc., this kind </w:t>
      </w:r>
      <w:r w:rsidRPr="00BF552D">
        <w:rPr>
          <w:spacing w:val="2"/>
        </w:rPr>
        <w:t xml:space="preserve">of </w:t>
      </w:r>
      <w:r w:rsidRPr="00BF552D">
        <w:rPr>
          <w:spacing w:val="4"/>
        </w:rPr>
        <w:t xml:space="preserve">practice prevents </w:t>
      </w:r>
      <w:r w:rsidRPr="00BF552D">
        <w:rPr>
          <w:spacing w:val="3"/>
        </w:rPr>
        <w:t xml:space="preserve">boys and girls from </w:t>
      </w:r>
      <w:r w:rsidRPr="00BF552D">
        <w:rPr>
          <w:spacing w:val="4"/>
        </w:rPr>
        <w:t xml:space="preserve">acquiring important </w:t>
      </w:r>
      <w:r w:rsidRPr="00BF552D">
        <w:rPr>
          <w:spacing w:val="3"/>
        </w:rPr>
        <w:t xml:space="preserve">skills for their </w:t>
      </w:r>
      <w:r w:rsidRPr="00BF552D">
        <w:rPr>
          <w:spacing w:val="4"/>
        </w:rPr>
        <w:t>future</w:t>
      </w:r>
      <w:r w:rsidR="001131BC" w:rsidRPr="00BF552D">
        <w:rPr>
          <w:spacing w:val="4"/>
        </w:rPr>
        <w:t xml:space="preserve"> </w:t>
      </w:r>
      <w:r w:rsidRPr="00BF552D">
        <w:rPr>
          <w:spacing w:val="3"/>
        </w:rPr>
        <w:t>lives.</w:t>
      </w:r>
    </w:p>
    <w:p w14:paraId="2AB84F35" w14:textId="77777777" w:rsidR="004A21A4" w:rsidRPr="00BF552D" w:rsidRDefault="00DE4CCB" w:rsidP="004A21A4">
      <w:pPr>
        <w:pStyle w:val="BodyText"/>
        <w:spacing w:before="60"/>
        <w:ind w:left="0" w:firstLine="280"/>
        <w:jc w:val="both"/>
      </w:pPr>
      <w:r w:rsidRPr="00BF552D">
        <w:rPr>
          <w:spacing w:val="2"/>
        </w:rPr>
        <w:t xml:space="preserve">"The fact is," says </w:t>
      </w:r>
      <w:r w:rsidRPr="00BF552D">
        <w:rPr>
          <w:spacing w:val="3"/>
        </w:rPr>
        <w:t xml:space="preserve">Nicholson, </w:t>
      </w:r>
      <w:r w:rsidRPr="00BF552D">
        <w:rPr>
          <w:spacing w:val="2"/>
        </w:rPr>
        <w:t xml:space="preserve">"that </w:t>
      </w:r>
      <w:r w:rsidRPr="00BF552D">
        <w:rPr>
          <w:spacing w:val="3"/>
        </w:rPr>
        <w:t xml:space="preserve">society functions </w:t>
      </w:r>
      <w:r w:rsidRPr="00BF552D">
        <w:t xml:space="preserve">as a </w:t>
      </w:r>
      <w:r w:rsidRPr="00BF552D">
        <w:rPr>
          <w:spacing w:val="2"/>
        </w:rPr>
        <w:t xml:space="preserve">kind </w:t>
      </w:r>
      <w:r w:rsidRPr="00BF552D">
        <w:t xml:space="preserve">of </w:t>
      </w:r>
      <w:r w:rsidRPr="00BF552D">
        <w:rPr>
          <w:spacing w:val="3"/>
        </w:rPr>
        <w:t xml:space="preserve">sorting machine </w:t>
      </w:r>
      <w:r w:rsidRPr="00BF552D">
        <w:rPr>
          <w:spacing w:val="4"/>
        </w:rPr>
        <w:t xml:space="preserve">regarding gender. </w:t>
      </w:r>
      <w:r w:rsidRPr="00BF552D">
        <w:rPr>
          <w:spacing w:val="2"/>
        </w:rPr>
        <w:t xml:space="preserve">In </w:t>
      </w:r>
      <w:r w:rsidRPr="00BF552D">
        <w:t xml:space="preserve">a </w:t>
      </w:r>
      <w:r w:rsidRPr="00BF552D">
        <w:rPr>
          <w:spacing w:val="4"/>
        </w:rPr>
        <w:t xml:space="preserve">recent survey, fifty-eight percent </w:t>
      </w:r>
      <w:r w:rsidRPr="00BF552D">
        <w:rPr>
          <w:spacing w:val="2"/>
        </w:rPr>
        <w:t xml:space="preserve">of </w:t>
      </w:r>
      <w:r w:rsidRPr="00BF552D">
        <w:rPr>
          <w:spacing w:val="4"/>
        </w:rPr>
        <w:t xml:space="preserve">eighth-grade </w:t>
      </w:r>
      <w:r w:rsidRPr="00BF552D">
        <w:rPr>
          <w:spacing w:val="3"/>
        </w:rPr>
        <w:t xml:space="preserve">girls but only six </w:t>
      </w:r>
      <w:r w:rsidRPr="00BF552D">
        <w:rPr>
          <w:spacing w:val="7"/>
        </w:rPr>
        <w:t xml:space="preserve">percent </w:t>
      </w:r>
      <w:r w:rsidRPr="00BF552D">
        <w:rPr>
          <w:spacing w:val="4"/>
        </w:rPr>
        <w:t xml:space="preserve">of </w:t>
      </w:r>
      <w:r w:rsidRPr="00BF552D">
        <w:rPr>
          <w:spacing w:val="6"/>
        </w:rPr>
        <w:t xml:space="preserve">boys </w:t>
      </w:r>
      <w:r w:rsidRPr="00BF552D">
        <w:rPr>
          <w:spacing w:val="7"/>
        </w:rPr>
        <w:t xml:space="preserve">earned </w:t>
      </w:r>
      <w:r w:rsidRPr="00BF552D">
        <w:rPr>
          <w:spacing w:val="6"/>
        </w:rPr>
        <w:t xml:space="preserve">money </w:t>
      </w:r>
      <w:r w:rsidRPr="00BF552D">
        <w:rPr>
          <w:spacing w:val="7"/>
        </w:rPr>
        <w:t xml:space="preserve">caring </w:t>
      </w:r>
      <w:r w:rsidRPr="00BF552D">
        <w:rPr>
          <w:spacing w:val="5"/>
        </w:rPr>
        <w:t xml:space="preserve">for </w:t>
      </w:r>
      <w:r w:rsidRPr="00BF552D">
        <w:rPr>
          <w:spacing w:val="7"/>
        </w:rPr>
        <w:t xml:space="preserve">younger children. </w:t>
      </w:r>
      <w:r w:rsidRPr="00BF552D">
        <w:rPr>
          <w:spacing w:val="4"/>
        </w:rPr>
        <w:t xml:space="preserve">On </w:t>
      </w:r>
      <w:r w:rsidRPr="00BF552D">
        <w:rPr>
          <w:spacing w:val="5"/>
        </w:rPr>
        <w:t xml:space="preserve">the </w:t>
      </w:r>
      <w:r w:rsidRPr="00BF552D">
        <w:rPr>
          <w:spacing w:val="6"/>
        </w:rPr>
        <w:t xml:space="preserve">other hand, twenty-seven </w:t>
      </w:r>
      <w:r w:rsidRPr="00BF552D">
        <w:rPr>
          <w:spacing w:val="3"/>
        </w:rPr>
        <w:t xml:space="preserve">percent </w:t>
      </w:r>
      <w:r w:rsidRPr="00BF552D">
        <w:t xml:space="preserve">of </w:t>
      </w:r>
      <w:r w:rsidRPr="00BF552D">
        <w:rPr>
          <w:spacing w:val="2"/>
        </w:rPr>
        <w:t>boys but</w:t>
      </w:r>
      <w:r w:rsidR="00915CCD" w:rsidRPr="00BF552D">
        <w:rPr>
          <w:spacing w:val="2"/>
        </w:rPr>
        <w:t xml:space="preserve"> </w:t>
      </w:r>
      <w:r w:rsidRPr="00BF552D">
        <w:rPr>
          <w:spacing w:val="2"/>
        </w:rPr>
        <w:t xml:space="preserve">only three </w:t>
      </w:r>
      <w:r w:rsidRPr="00BF552D">
        <w:rPr>
          <w:spacing w:val="3"/>
        </w:rPr>
        <w:t xml:space="preserve">percent </w:t>
      </w:r>
      <w:r w:rsidRPr="00BF552D">
        <w:t xml:space="preserve">of </w:t>
      </w:r>
      <w:r w:rsidRPr="00BF552D">
        <w:rPr>
          <w:spacing w:val="2"/>
        </w:rPr>
        <w:t xml:space="preserve">girls earned </w:t>
      </w:r>
      <w:r w:rsidRPr="00BF552D">
        <w:rPr>
          <w:spacing w:val="3"/>
        </w:rPr>
        <w:t xml:space="preserve">money </w:t>
      </w:r>
      <w:r w:rsidRPr="00BF552D">
        <w:rPr>
          <w:spacing w:val="2"/>
        </w:rPr>
        <w:t xml:space="preserve">doing lawn </w:t>
      </w:r>
      <w:r w:rsidRPr="00BF552D">
        <w:rPr>
          <w:spacing w:val="3"/>
        </w:rPr>
        <w:t xml:space="preserve">work". </w:t>
      </w:r>
      <w:r w:rsidRPr="00BF552D">
        <w:t xml:space="preserve">If we </w:t>
      </w:r>
      <w:r w:rsidRPr="00BF552D">
        <w:rPr>
          <w:spacing w:val="5"/>
        </w:rPr>
        <w:t xml:space="preserve">are </w:t>
      </w:r>
      <w:r w:rsidRPr="00BF552D">
        <w:rPr>
          <w:spacing w:val="7"/>
        </w:rPr>
        <w:t xml:space="preserve">serious </w:t>
      </w:r>
      <w:r w:rsidRPr="00BF552D">
        <w:rPr>
          <w:b/>
          <w:spacing w:val="7"/>
        </w:rPr>
        <w:t xml:space="preserve">about </w:t>
      </w:r>
      <w:r w:rsidRPr="00BF552D">
        <w:rPr>
          <w:spacing w:val="7"/>
        </w:rPr>
        <w:t xml:space="preserve">educating </w:t>
      </w:r>
      <w:r w:rsidRPr="00BF552D">
        <w:t xml:space="preserve">a </w:t>
      </w:r>
      <w:r w:rsidRPr="00BF552D">
        <w:rPr>
          <w:spacing w:val="7"/>
        </w:rPr>
        <w:t xml:space="preserve">generation </w:t>
      </w:r>
      <w:r w:rsidRPr="00BF552D">
        <w:rPr>
          <w:spacing w:val="4"/>
        </w:rPr>
        <w:t xml:space="preserve">to be </w:t>
      </w:r>
      <w:r w:rsidRPr="00BF552D">
        <w:rPr>
          <w:spacing w:val="6"/>
        </w:rPr>
        <w:t xml:space="preserve">good </w:t>
      </w:r>
      <w:r w:rsidRPr="00BF552D">
        <w:rPr>
          <w:spacing w:val="7"/>
        </w:rPr>
        <w:t xml:space="preserve">workers </w:t>
      </w:r>
      <w:r w:rsidRPr="00BF552D">
        <w:rPr>
          <w:spacing w:val="5"/>
        </w:rPr>
        <w:t xml:space="preserve">and </w:t>
      </w:r>
      <w:r w:rsidRPr="00BF552D">
        <w:rPr>
          <w:spacing w:val="7"/>
        </w:rPr>
        <w:t xml:space="preserve">parents, </w:t>
      </w:r>
      <w:r w:rsidRPr="00BF552D">
        <w:rPr>
          <w:spacing w:val="4"/>
        </w:rPr>
        <w:t xml:space="preserve">we </w:t>
      </w:r>
      <w:r w:rsidRPr="00BF552D">
        <w:rPr>
          <w:spacing w:val="6"/>
        </w:rPr>
        <w:t xml:space="preserve">need </w:t>
      </w:r>
      <w:r w:rsidRPr="00BF552D">
        <w:rPr>
          <w:spacing w:val="4"/>
        </w:rPr>
        <w:t xml:space="preserve">to </w:t>
      </w:r>
      <w:r w:rsidRPr="00BF552D">
        <w:rPr>
          <w:spacing w:val="5"/>
        </w:rPr>
        <w:t xml:space="preserve">eliminate </w:t>
      </w:r>
      <w:r w:rsidRPr="00BF552D">
        <w:rPr>
          <w:spacing w:val="4"/>
        </w:rPr>
        <w:t xml:space="preserve">such </w:t>
      </w:r>
      <w:r w:rsidRPr="00BF552D">
        <w:rPr>
          <w:spacing w:val="5"/>
        </w:rPr>
        <w:t xml:space="preserve">stereotypes </w:t>
      </w:r>
      <w:r w:rsidRPr="00BF552D">
        <w:rPr>
          <w:spacing w:val="3"/>
        </w:rPr>
        <w:t xml:space="preserve">as </w:t>
      </w:r>
      <w:r w:rsidRPr="00BF552D">
        <w:rPr>
          <w:spacing w:val="4"/>
        </w:rPr>
        <w:t xml:space="preserve">those </w:t>
      </w:r>
      <w:r w:rsidRPr="00BF552D">
        <w:rPr>
          <w:spacing w:val="5"/>
        </w:rPr>
        <w:t>mentioned</w:t>
      </w:r>
      <w:r w:rsidR="00915CCD" w:rsidRPr="00BF552D">
        <w:rPr>
          <w:spacing w:val="5"/>
        </w:rPr>
        <w:t xml:space="preserve"> </w:t>
      </w:r>
      <w:r w:rsidRPr="00BF552D">
        <w:rPr>
          <w:spacing w:val="5"/>
        </w:rPr>
        <w:t>previously.</w:t>
      </w:r>
    </w:p>
    <w:p w14:paraId="7BC3752C" w14:textId="77777777" w:rsidR="004A21A4" w:rsidRPr="00BF552D" w:rsidRDefault="00DE4CCB" w:rsidP="004A21A4">
      <w:pPr>
        <w:pStyle w:val="BodyText"/>
        <w:spacing w:before="60"/>
        <w:ind w:left="0" w:firstLine="280"/>
        <w:jc w:val="both"/>
      </w:pPr>
      <w:r w:rsidRPr="00BF552D">
        <w:rPr>
          <w:spacing w:val="5"/>
        </w:rPr>
        <w:t xml:space="preserve">Gender stereotypes </w:t>
      </w:r>
      <w:r w:rsidRPr="00BF552D">
        <w:rPr>
          <w:spacing w:val="6"/>
        </w:rPr>
        <w:t xml:space="preserve">inevitably </w:t>
      </w:r>
      <w:r w:rsidRPr="00BF552D">
        <w:rPr>
          <w:spacing w:val="4"/>
        </w:rPr>
        <w:t xml:space="preserve">are </w:t>
      </w:r>
      <w:r w:rsidRPr="00BF552D">
        <w:rPr>
          <w:spacing w:val="5"/>
        </w:rPr>
        <w:t xml:space="preserve">passed </w:t>
      </w:r>
      <w:r w:rsidRPr="00BF552D">
        <w:rPr>
          <w:spacing w:val="3"/>
        </w:rPr>
        <w:t xml:space="preserve">to </w:t>
      </w:r>
      <w:r w:rsidRPr="00BF552D">
        <w:rPr>
          <w:spacing w:val="4"/>
        </w:rPr>
        <w:t xml:space="preserve">our </w:t>
      </w:r>
      <w:r w:rsidRPr="00BF552D">
        <w:rPr>
          <w:spacing w:val="5"/>
        </w:rPr>
        <w:t xml:space="preserve">children. However, </w:t>
      </w:r>
      <w:r w:rsidRPr="00BF552D">
        <w:rPr>
          <w:spacing w:val="3"/>
        </w:rPr>
        <w:t xml:space="preserve">by </w:t>
      </w:r>
      <w:r w:rsidRPr="00BF552D">
        <w:rPr>
          <w:spacing w:val="5"/>
        </w:rPr>
        <w:t xml:space="preserve">becoming </w:t>
      </w:r>
      <w:r w:rsidRPr="00BF552D">
        <w:rPr>
          <w:spacing w:val="4"/>
        </w:rPr>
        <w:t xml:space="preserve">aware </w:t>
      </w:r>
      <w:r w:rsidRPr="00BF552D">
        <w:rPr>
          <w:spacing w:val="3"/>
        </w:rPr>
        <w:t xml:space="preserve">of </w:t>
      </w:r>
      <w:r w:rsidRPr="00BF552D">
        <w:rPr>
          <w:spacing w:val="4"/>
        </w:rPr>
        <w:t xml:space="preserve">the messages our </w:t>
      </w:r>
      <w:r w:rsidRPr="00BF552D">
        <w:rPr>
          <w:spacing w:val="5"/>
        </w:rPr>
        <w:t xml:space="preserve">children receive, </w:t>
      </w:r>
      <w:r w:rsidRPr="00BF552D">
        <w:rPr>
          <w:spacing w:val="2"/>
        </w:rPr>
        <w:t xml:space="preserve">we </w:t>
      </w:r>
      <w:r w:rsidRPr="00BF552D">
        <w:rPr>
          <w:spacing w:val="4"/>
        </w:rPr>
        <w:t xml:space="preserve">can help them </w:t>
      </w:r>
      <w:r w:rsidRPr="00BF552D">
        <w:rPr>
          <w:spacing w:val="5"/>
        </w:rPr>
        <w:t xml:space="preserve">develop </w:t>
      </w:r>
      <w:r w:rsidRPr="00BF552D">
        <w:rPr>
          <w:spacing w:val="4"/>
        </w:rPr>
        <w:t xml:space="preserve">ways </w:t>
      </w:r>
      <w:r w:rsidRPr="00BF552D">
        <w:rPr>
          <w:spacing w:val="3"/>
        </w:rPr>
        <w:t xml:space="preserve">to </w:t>
      </w:r>
      <w:r w:rsidRPr="00BF552D">
        <w:rPr>
          <w:spacing w:val="5"/>
        </w:rPr>
        <w:t xml:space="preserve">overcome these </w:t>
      </w:r>
      <w:r w:rsidRPr="00BF552D">
        <w:rPr>
          <w:spacing w:val="6"/>
        </w:rPr>
        <w:t xml:space="preserve">incorrectideas. </w:t>
      </w:r>
      <w:r w:rsidRPr="00BF552D">
        <w:rPr>
          <w:spacing w:val="3"/>
        </w:rPr>
        <w:t xml:space="preserve">To </w:t>
      </w:r>
      <w:r w:rsidRPr="00BF552D">
        <w:rPr>
          <w:spacing w:val="6"/>
        </w:rPr>
        <w:t>counteract</w:t>
      </w:r>
      <w:r w:rsidRPr="00BF552D">
        <w:rPr>
          <w:b/>
          <w:spacing w:val="6"/>
        </w:rPr>
        <w:t xml:space="preserve"> </w:t>
      </w:r>
      <w:r w:rsidRPr="00BF552D">
        <w:rPr>
          <w:spacing w:val="5"/>
        </w:rPr>
        <w:t xml:space="preserve">these </w:t>
      </w:r>
      <w:r w:rsidRPr="00BF552D">
        <w:rPr>
          <w:spacing w:val="6"/>
        </w:rPr>
        <w:t xml:space="preserve">ideas, parents </w:t>
      </w:r>
      <w:r w:rsidRPr="00BF552D">
        <w:rPr>
          <w:spacing w:val="4"/>
        </w:rPr>
        <w:t xml:space="preserve">can </w:t>
      </w:r>
      <w:r w:rsidRPr="00BF552D">
        <w:rPr>
          <w:spacing w:val="5"/>
        </w:rPr>
        <w:t xml:space="preserve">look </w:t>
      </w:r>
      <w:r w:rsidRPr="00BF552D">
        <w:rPr>
          <w:spacing w:val="4"/>
        </w:rPr>
        <w:t xml:space="preserve">for </w:t>
      </w:r>
      <w:r w:rsidRPr="00BF552D">
        <w:rPr>
          <w:spacing w:val="5"/>
        </w:rPr>
        <w:t xml:space="preserve">ways </w:t>
      </w:r>
      <w:r w:rsidRPr="00BF552D">
        <w:rPr>
          <w:spacing w:val="4"/>
        </w:rPr>
        <w:t xml:space="preserve">to </w:t>
      </w:r>
      <w:r w:rsidRPr="00BF552D">
        <w:rPr>
          <w:spacing w:val="6"/>
        </w:rPr>
        <w:t xml:space="preserve">challenge </w:t>
      </w:r>
      <w:r w:rsidRPr="00BF552D">
        <w:rPr>
          <w:spacing w:val="5"/>
        </w:rPr>
        <w:t xml:space="preserve">and </w:t>
      </w:r>
      <w:r w:rsidRPr="00BF552D">
        <w:rPr>
          <w:spacing w:val="7"/>
        </w:rPr>
        <w:t xml:space="preserve">support </w:t>
      </w:r>
      <w:r w:rsidRPr="00BF552D">
        <w:rPr>
          <w:spacing w:val="6"/>
        </w:rPr>
        <w:t xml:space="preserve">their </w:t>
      </w:r>
      <w:r w:rsidRPr="00BF552D">
        <w:rPr>
          <w:spacing w:val="7"/>
        </w:rPr>
        <w:t xml:space="preserve">children, </w:t>
      </w:r>
      <w:r w:rsidRPr="00BF552D">
        <w:rPr>
          <w:spacing w:val="5"/>
        </w:rPr>
        <w:t xml:space="preserve">and </w:t>
      </w:r>
      <w:r w:rsidRPr="00BF552D">
        <w:rPr>
          <w:spacing w:val="4"/>
        </w:rPr>
        <w:t xml:space="preserve">to </w:t>
      </w:r>
      <w:r w:rsidRPr="00BF552D">
        <w:rPr>
          <w:spacing w:val="7"/>
        </w:rPr>
        <w:t xml:space="preserve">encourage confidence </w:t>
      </w:r>
      <w:r w:rsidRPr="00BF552D">
        <w:rPr>
          <w:spacing w:val="4"/>
        </w:rPr>
        <w:t xml:space="preserve">in </w:t>
      </w:r>
      <w:r w:rsidRPr="00BF552D">
        <w:rPr>
          <w:spacing w:val="6"/>
        </w:rPr>
        <w:t xml:space="preserve">ways that </w:t>
      </w:r>
      <w:r w:rsidRPr="00BF552D">
        <w:rPr>
          <w:spacing w:val="4"/>
        </w:rPr>
        <w:t xml:space="preserve">go </w:t>
      </w:r>
      <w:r w:rsidRPr="00BF552D">
        <w:rPr>
          <w:spacing w:val="7"/>
        </w:rPr>
        <w:t xml:space="preserve">beyond </w:t>
      </w:r>
      <w:r w:rsidRPr="00BF552D">
        <w:rPr>
          <w:spacing w:val="6"/>
        </w:rPr>
        <w:t xml:space="preserve">what </w:t>
      </w:r>
      <w:r w:rsidRPr="00BF552D">
        <w:rPr>
          <w:spacing w:val="2"/>
        </w:rPr>
        <w:t xml:space="preserve">society's </w:t>
      </w:r>
      <w:r w:rsidRPr="00BF552D">
        <w:t xml:space="preserve">fixed ideas about </w:t>
      </w:r>
      <w:r w:rsidRPr="00BF552D">
        <w:rPr>
          <w:spacing w:val="2"/>
        </w:rPr>
        <w:t xml:space="preserve">differences </w:t>
      </w:r>
      <w:r w:rsidRPr="00BF552D">
        <w:t>of sexare.</w:t>
      </w:r>
    </w:p>
    <w:p w14:paraId="14731FC9" w14:textId="7DE41579" w:rsidR="004A21A4" w:rsidRPr="00BF552D" w:rsidRDefault="00F1196F" w:rsidP="004A21A4">
      <w:pPr>
        <w:pStyle w:val="Normal0"/>
        <w:spacing w:before="60"/>
        <w:ind w:firstLine="280"/>
        <w:jc w:val="both"/>
      </w:pPr>
      <w:r w:rsidRPr="00BF552D">
        <w:rPr>
          <w:i/>
        </w:rPr>
        <w:t xml:space="preserve">                                                                                                   </w:t>
      </w:r>
      <w:r w:rsidR="00DE4CCB" w:rsidRPr="00BF552D">
        <w:rPr>
          <w:i/>
        </w:rPr>
        <w:t xml:space="preserve">(Source: </w:t>
      </w:r>
      <w:hyperlink r:id="rId7" w:history="1">
        <w:r w:rsidR="00DE4CCB" w:rsidRPr="00BF552D">
          <w:rPr>
            <w:rStyle w:val="Hyperlink"/>
            <w:i/>
            <w:color w:val="auto"/>
          </w:rPr>
          <w:t>https://en.isicollective.com</w:t>
        </w:r>
      </w:hyperlink>
    </w:p>
    <w:p w14:paraId="1F970CCE" w14:textId="77777777" w:rsidR="004A21A4" w:rsidRPr="00BF552D" w:rsidRDefault="00DE4CCB" w:rsidP="004A21A4">
      <w:pPr>
        <w:pStyle w:val="Normal0"/>
        <w:tabs>
          <w:tab w:val="left" w:pos="181"/>
          <w:tab w:val="left" w:pos="2699"/>
          <w:tab w:val="left" w:pos="5221"/>
          <w:tab w:val="left" w:pos="7739"/>
        </w:tabs>
        <w:spacing w:before="60"/>
      </w:pPr>
      <w:r w:rsidRPr="00BF552D">
        <w:rPr>
          <w:b/>
        </w:rPr>
        <w:t xml:space="preserve">Question 1. </w:t>
      </w:r>
      <w:r w:rsidRPr="00BF552D">
        <w:t>Which of the following could be the main idea of the passage?</w:t>
      </w:r>
    </w:p>
    <w:p w14:paraId="00D309D1" w14:textId="3218CAE1"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rPr>
          <w:spacing w:val="4"/>
        </w:rPr>
        <w:t xml:space="preserve">Different prejudice </w:t>
      </w:r>
      <w:r w:rsidRPr="00BF552D">
        <w:rPr>
          <w:spacing w:val="3"/>
        </w:rPr>
        <w:t xml:space="preserve">about how girls and boys </w:t>
      </w:r>
      <w:r w:rsidRPr="00BF552D">
        <w:rPr>
          <w:spacing w:val="4"/>
        </w:rPr>
        <w:t xml:space="preserve">should behave </w:t>
      </w:r>
      <w:r w:rsidRPr="00BF552D">
        <w:rPr>
          <w:spacing w:val="3"/>
        </w:rPr>
        <w:t xml:space="preserve">and </w:t>
      </w:r>
      <w:r w:rsidRPr="00BF552D">
        <w:rPr>
          <w:spacing w:val="2"/>
        </w:rPr>
        <w:t xml:space="preserve">be </w:t>
      </w:r>
      <w:r w:rsidRPr="00BF552D">
        <w:rPr>
          <w:spacing w:val="4"/>
        </w:rPr>
        <w:t>treated.</w:t>
      </w:r>
    </w:p>
    <w:p w14:paraId="3B2C3546" w14:textId="7C2BE064" w:rsidR="004A21A4" w:rsidRPr="00BF552D" w:rsidRDefault="00DE4CCB">
      <w:pPr>
        <w:tabs>
          <w:tab w:val="left" w:pos="280"/>
        </w:tabs>
        <w:spacing w:before="60"/>
        <w:ind w:left="292" w:hanging="292"/>
      </w:pPr>
      <w:r w:rsidRPr="00BF552D">
        <w:rPr>
          <w:b/>
        </w:rPr>
        <w:tab/>
        <w:t>B.</w:t>
      </w:r>
      <w:r w:rsidR="00F1196F" w:rsidRPr="00BF552D">
        <w:rPr>
          <w:b/>
        </w:rPr>
        <w:t xml:space="preserve"> </w:t>
      </w:r>
      <w:r w:rsidRPr="00BF552D">
        <w:rPr>
          <w:spacing w:val="2"/>
        </w:rPr>
        <w:t xml:space="preserve">The role </w:t>
      </w:r>
      <w:r w:rsidRPr="00BF552D">
        <w:t xml:space="preserve">of </w:t>
      </w:r>
      <w:r w:rsidRPr="00BF552D">
        <w:rPr>
          <w:spacing w:val="3"/>
        </w:rPr>
        <w:t xml:space="preserve">culture </w:t>
      </w:r>
      <w:r w:rsidRPr="00BF552D">
        <w:t xml:space="preserve">in </w:t>
      </w:r>
      <w:r w:rsidRPr="00BF552D">
        <w:rPr>
          <w:spacing w:val="2"/>
        </w:rPr>
        <w:t xml:space="preserve">the </w:t>
      </w:r>
      <w:r w:rsidRPr="00BF552D">
        <w:rPr>
          <w:spacing w:val="3"/>
        </w:rPr>
        <w:t xml:space="preserve">behavior </w:t>
      </w:r>
      <w:r w:rsidRPr="00BF552D">
        <w:t xml:space="preserve">of </w:t>
      </w:r>
      <w:r w:rsidRPr="00BF552D">
        <w:rPr>
          <w:spacing w:val="3"/>
        </w:rPr>
        <w:t>different genders.</w:t>
      </w:r>
    </w:p>
    <w:p w14:paraId="2A048790" w14:textId="3A4C678C"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rPr>
          <w:spacing w:val="3"/>
        </w:rPr>
        <w:t xml:space="preserve">The </w:t>
      </w:r>
      <w:r w:rsidRPr="00BF552D">
        <w:rPr>
          <w:spacing w:val="4"/>
        </w:rPr>
        <w:t xml:space="preserve">influence </w:t>
      </w:r>
      <w:r w:rsidRPr="00BF552D">
        <w:rPr>
          <w:spacing w:val="2"/>
        </w:rPr>
        <w:t xml:space="preserve">of </w:t>
      </w:r>
      <w:r w:rsidRPr="00BF552D">
        <w:rPr>
          <w:spacing w:val="4"/>
        </w:rPr>
        <w:t xml:space="preserve">education </w:t>
      </w:r>
      <w:r w:rsidRPr="00BF552D">
        <w:rPr>
          <w:spacing w:val="3"/>
        </w:rPr>
        <w:t xml:space="preserve">and </w:t>
      </w:r>
      <w:r w:rsidRPr="00BF552D">
        <w:rPr>
          <w:spacing w:val="4"/>
        </w:rPr>
        <w:t xml:space="preserve">society </w:t>
      </w:r>
      <w:r w:rsidRPr="00BF552D">
        <w:t xml:space="preserve">on </w:t>
      </w:r>
      <w:r w:rsidRPr="00BF552D">
        <w:rPr>
          <w:spacing w:val="4"/>
        </w:rPr>
        <w:t>gender</w:t>
      </w:r>
      <w:r w:rsidR="00915CCD" w:rsidRPr="00BF552D">
        <w:rPr>
          <w:spacing w:val="4"/>
        </w:rPr>
        <w:t xml:space="preserve"> </w:t>
      </w:r>
      <w:r w:rsidRPr="00BF552D">
        <w:rPr>
          <w:spacing w:val="4"/>
        </w:rPr>
        <w:t>stereotypes.</w:t>
      </w:r>
    </w:p>
    <w:p w14:paraId="0AD1690C" w14:textId="202D2C38"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rPr>
          <w:spacing w:val="4"/>
        </w:rPr>
        <w:t xml:space="preserve">Deep-seated stereotypes </w:t>
      </w:r>
      <w:r w:rsidRPr="00BF552D">
        <w:rPr>
          <w:spacing w:val="3"/>
        </w:rPr>
        <w:t xml:space="preserve">about </w:t>
      </w:r>
      <w:r w:rsidRPr="00BF552D">
        <w:rPr>
          <w:spacing w:val="4"/>
        </w:rPr>
        <w:t xml:space="preserve">genders </w:t>
      </w:r>
      <w:r w:rsidRPr="00BF552D">
        <w:rPr>
          <w:spacing w:val="3"/>
        </w:rPr>
        <w:t>and their</w:t>
      </w:r>
      <w:r w:rsidR="00915CCD" w:rsidRPr="00BF552D">
        <w:rPr>
          <w:spacing w:val="3"/>
        </w:rPr>
        <w:t xml:space="preserve"> </w:t>
      </w:r>
      <w:r w:rsidRPr="00BF552D">
        <w:rPr>
          <w:spacing w:val="4"/>
        </w:rPr>
        <w:t>effects.</w:t>
      </w:r>
    </w:p>
    <w:p w14:paraId="1EB79AA6" w14:textId="77777777" w:rsidR="004A21A4" w:rsidRPr="00BF552D" w:rsidRDefault="00DE4CCB" w:rsidP="004A21A4">
      <w:pPr>
        <w:pStyle w:val="Normal0"/>
        <w:tabs>
          <w:tab w:val="left" w:pos="181"/>
          <w:tab w:val="left" w:pos="2699"/>
          <w:tab w:val="left" w:pos="5221"/>
          <w:tab w:val="left" w:pos="7739"/>
        </w:tabs>
        <w:spacing w:before="60"/>
        <w:rPr>
          <w:spacing w:val="3"/>
        </w:rPr>
      </w:pPr>
      <w:r w:rsidRPr="00BF552D">
        <w:rPr>
          <w:b/>
        </w:rPr>
        <w:t xml:space="preserve">Question 2. </w:t>
      </w:r>
      <w:r w:rsidRPr="00BF552D">
        <w:t>What can be inferred from the passage?</w:t>
      </w:r>
    </w:p>
    <w:p w14:paraId="04B48902" w14:textId="00062954"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rPr>
          <w:spacing w:val="4"/>
        </w:rPr>
        <w:t xml:space="preserve">Teachers </w:t>
      </w:r>
      <w:r w:rsidRPr="00BF552D">
        <w:rPr>
          <w:spacing w:val="3"/>
        </w:rPr>
        <w:t xml:space="preserve">and </w:t>
      </w:r>
      <w:r w:rsidRPr="00BF552D">
        <w:rPr>
          <w:spacing w:val="4"/>
        </w:rPr>
        <w:t xml:space="preserve">parents </w:t>
      </w:r>
      <w:r w:rsidRPr="00BF552D">
        <w:rPr>
          <w:spacing w:val="3"/>
        </w:rPr>
        <w:t xml:space="preserve">have </w:t>
      </w:r>
      <w:r w:rsidRPr="00BF552D">
        <w:rPr>
          <w:spacing w:val="2"/>
        </w:rPr>
        <w:t xml:space="preserve">to </w:t>
      </w:r>
      <w:r w:rsidRPr="00BF552D">
        <w:rPr>
          <w:spacing w:val="3"/>
        </w:rPr>
        <w:t xml:space="preserve">join hands </w:t>
      </w:r>
      <w:r w:rsidRPr="00BF552D">
        <w:rPr>
          <w:spacing w:val="2"/>
        </w:rPr>
        <w:t xml:space="preserve">to </w:t>
      </w:r>
      <w:r w:rsidRPr="00BF552D">
        <w:rPr>
          <w:spacing w:val="4"/>
        </w:rPr>
        <w:t xml:space="preserve">encourage children's confidence </w:t>
      </w:r>
      <w:r w:rsidRPr="00BF552D">
        <w:rPr>
          <w:spacing w:val="2"/>
        </w:rPr>
        <w:t xml:space="preserve">in </w:t>
      </w:r>
      <w:r w:rsidRPr="00BF552D">
        <w:rPr>
          <w:spacing w:val="4"/>
        </w:rPr>
        <w:t xml:space="preserve">social </w:t>
      </w:r>
      <w:r w:rsidRPr="00BF552D">
        <w:t>activities.</w:t>
      </w:r>
    </w:p>
    <w:p w14:paraId="1CF8B5C5" w14:textId="076C2BD9" w:rsidR="004A21A4" w:rsidRPr="00BF552D" w:rsidRDefault="00DE4CCB">
      <w:pPr>
        <w:tabs>
          <w:tab w:val="left" w:pos="280"/>
        </w:tabs>
        <w:spacing w:before="60"/>
        <w:ind w:left="292" w:hanging="292"/>
      </w:pPr>
      <w:r w:rsidRPr="00BF552D">
        <w:rPr>
          <w:b/>
        </w:rPr>
        <w:tab/>
        <w:t>B.</w:t>
      </w:r>
      <w:r w:rsidR="00F1196F" w:rsidRPr="00BF552D">
        <w:rPr>
          <w:b/>
        </w:rPr>
        <w:t xml:space="preserve"> </w:t>
      </w:r>
      <w:r w:rsidRPr="00BF552D">
        <w:rPr>
          <w:spacing w:val="7"/>
        </w:rPr>
        <w:t xml:space="preserve">Society functions </w:t>
      </w:r>
      <w:r w:rsidRPr="00BF552D">
        <w:rPr>
          <w:spacing w:val="6"/>
        </w:rPr>
        <w:t xml:space="preserve">often </w:t>
      </w:r>
      <w:r w:rsidRPr="00BF552D">
        <w:rPr>
          <w:spacing w:val="7"/>
        </w:rPr>
        <w:t xml:space="preserve">categorize </w:t>
      </w:r>
      <w:r w:rsidRPr="00BF552D">
        <w:rPr>
          <w:spacing w:val="6"/>
        </w:rPr>
        <w:t xml:space="preserve">jobs </w:t>
      </w:r>
      <w:r w:rsidRPr="00BF552D">
        <w:rPr>
          <w:spacing w:val="7"/>
        </w:rPr>
        <w:t>regardless genders.</w:t>
      </w:r>
    </w:p>
    <w:p w14:paraId="0C620835" w14:textId="5BDADD61"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rPr>
          <w:spacing w:val="2"/>
        </w:rPr>
        <w:t xml:space="preserve">The </w:t>
      </w:r>
      <w:r w:rsidRPr="00BF552D">
        <w:rPr>
          <w:spacing w:val="3"/>
        </w:rPr>
        <w:t xml:space="preserve">problems </w:t>
      </w:r>
      <w:r w:rsidRPr="00BF552D">
        <w:rPr>
          <w:spacing w:val="2"/>
        </w:rPr>
        <w:t xml:space="preserve">males and </w:t>
      </w:r>
      <w:r w:rsidRPr="00BF552D">
        <w:rPr>
          <w:spacing w:val="3"/>
        </w:rPr>
        <w:t xml:space="preserve">females </w:t>
      </w:r>
      <w:r w:rsidRPr="00BF552D">
        <w:rPr>
          <w:spacing w:val="2"/>
        </w:rPr>
        <w:t xml:space="preserve">get when they are </w:t>
      </w:r>
      <w:r w:rsidRPr="00BF552D">
        <w:rPr>
          <w:spacing w:val="3"/>
        </w:rPr>
        <w:t xml:space="preserve">adults </w:t>
      </w:r>
      <w:r w:rsidRPr="00BF552D">
        <w:rPr>
          <w:spacing w:val="2"/>
        </w:rPr>
        <w:t xml:space="preserve">may </w:t>
      </w:r>
      <w:r w:rsidRPr="00BF552D">
        <w:rPr>
          <w:spacing w:val="3"/>
        </w:rPr>
        <w:t xml:space="preserve">originate </w:t>
      </w:r>
      <w:r w:rsidRPr="00BF552D">
        <w:rPr>
          <w:spacing w:val="2"/>
        </w:rPr>
        <w:t xml:space="preserve">from </w:t>
      </w:r>
      <w:r w:rsidRPr="00BF552D">
        <w:rPr>
          <w:spacing w:val="3"/>
        </w:rPr>
        <w:t xml:space="preserve">gender </w:t>
      </w:r>
      <w:r w:rsidRPr="00BF552D">
        <w:rPr>
          <w:spacing w:val="5"/>
        </w:rPr>
        <w:t>stereotypes.</w:t>
      </w:r>
    </w:p>
    <w:p w14:paraId="27E1913A" w14:textId="766BA68C"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rPr>
          <w:spacing w:val="5"/>
        </w:rPr>
        <w:t xml:space="preserve">Parents </w:t>
      </w:r>
      <w:r w:rsidRPr="00BF552D">
        <w:rPr>
          <w:spacing w:val="4"/>
        </w:rPr>
        <w:t xml:space="preserve">are able </w:t>
      </w:r>
      <w:r w:rsidRPr="00BF552D">
        <w:rPr>
          <w:spacing w:val="3"/>
        </w:rPr>
        <w:t xml:space="preserve">to </w:t>
      </w:r>
      <w:r w:rsidRPr="00BF552D">
        <w:rPr>
          <w:spacing w:val="4"/>
        </w:rPr>
        <w:t xml:space="preserve">help reduce the </w:t>
      </w:r>
      <w:r w:rsidRPr="00BF552D">
        <w:rPr>
          <w:spacing w:val="5"/>
        </w:rPr>
        <w:t xml:space="preserve">influence </w:t>
      </w:r>
      <w:r w:rsidRPr="00BF552D">
        <w:rPr>
          <w:spacing w:val="3"/>
        </w:rPr>
        <w:t xml:space="preserve">of </w:t>
      </w:r>
      <w:r w:rsidRPr="00BF552D">
        <w:rPr>
          <w:spacing w:val="5"/>
        </w:rPr>
        <w:t xml:space="preserve">gender stereotypes </w:t>
      </w:r>
      <w:r w:rsidRPr="00BF552D">
        <w:rPr>
          <w:spacing w:val="3"/>
        </w:rPr>
        <w:t xml:space="preserve">on </w:t>
      </w:r>
      <w:r w:rsidRPr="00BF552D">
        <w:rPr>
          <w:spacing w:val="4"/>
        </w:rPr>
        <w:t xml:space="preserve">their </w:t>
      </w:r>
      <w:r w:rsidRPr="00BF552D">
        <w:rPr>
          <w:spacing w:val="5"/>
        </w:rPr>
        <w:t>children.</w:t>
      </w:r>
    </w:p>
    <w:p w14:paraId="138D2BD9" w14:textId="77777777" w:rsidR="004A21A4" w:rsidRPr="00BF552D" w:rsidRDefault="00DE4CCB" w:rsidP="004A21A4">
      <w:pPr>
        <w:pStyle w:val="Normal0"/>
        <w:tabs>
          <w:tab w:val="left" w:pos="181"/>
          <w:tab w:val="left" w:pos="2699"/>
          <w:tab w:val="left" w:pos="5221"/>
          <w:tab w:val="left" w:pos="7739"/>
        </w:tabs>
        <w:spacing w:before="60"/>
      </w:pPr>
      <w:r w:rsidRPr="00BF552D">
        <w:rPr>
          <w:b/>
        </w:rPr>
        <w:t xml:space="preserve">Question 3. </w:t>
      </w:r>
      <w:r w:rsidRPr="00BF552D">
        <w:t xml:space="preserve">What does the word </w:t>
      </w:r>
      <w:r w:rsidRPr="00BF552D">
        <w:rPr>
          <w:b/>
        </w:rPr>
        <w:t xml:space="preserve">"that" </w:t>
      </w:r>
      <w:r w:rsidRPr="00BF552D">
        <w:t>in paragraph 3 refer to?</w:t>
      </w:r>
    </w:p>
    <w:p w14:paraId="29D7EC24" w14:textId="1AE14E76"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t>People</w:t>
      </w:r>
      <w:r w:rsidR="00915CCD" w:rsidRPr="00BF552D">
        <w:t xml:space="preserve"> </w:t>
      </w:r>
      <w:r w:rsidRPr="00BF552D">
        <w:t>give</w:t>
      </w:r>
      <w:r w:rsidR="00915CCD" w:rsidRPr="00BF552D">
        <w:t xml:space="preserve"> </w:t>
      </w:r>
      <w:r w:rsidRPr="00BF552D">
        <w:t>different</w:t>
      </w:r>
      <w:r w:rsidR="00915CCD" w:rsidRPr="00BF552D">
        <w:t xml:space="preserve"> </w:t>
      </w:r>
      <w:r w:rsidRPr="00BF552D">
        <w:t>genders</w:t>
      </w:r>
      <w:r w:rsidR="00915CCD" w:rsidRPr="00BF552D">
        <w:t xml:space="preserve"> </w:t>
      </w:r>
      <w:r w:rsidRPr="00BF552D">
        <w:t>of</w:t>
      </w:r>
      <w:r w:rsidR="00915CCD" w:rsidRPr="00BF552D">
        <w:t xml:space="preserve"> </w:t>
      </w:r>
      <w:r w:rsidRPr="00BF552D">
        <w:t>children</w:t>
      </w:r>
      <w:r w:rsidR="00915CCD" w:rsidRPr="00BF552D">
        <w:t xml:space="preserve"> </w:t>
      </w:r>
      <w:r w:rsidRPr="00BF552D">
        <w:t>distinct</w:t>
      </w:r>
      <w:r w:rsidR="00915CCD" w:rsidRPr="00BF552D">
        <w:t xml:space="preserve"> </w:t>
      </w:r>
      <w:r w:rsidRPr="00BF552D">
        <w:t>kinds</w:t>
      </w:r>
      <w:r w:rsidR="00915CCD" w:rsidRPr="00BF552D">
        <w:t xml:space="preserve"> </w:t>
      </w:r>
      <w:r w:rsidRPr="00BF552D">
        <w:t>of</w:t>
      </w:r>
      <w:r w:rsidR="00915CCD" w:rsidRPr="00BF552D">
        <w:t xml:space="preserve"> </w:t>
      </w:r>
      <w:r w:rsidRPr="00BF552D">
        <w:t>presents</w:t>
      </w:r>
      <w:r w:rsidR="00915CCD" w:rsidRPr="00BF552D">
        <w:t xml:space="preserve"> </w:t>
      </w:r>
      <w:r w:rsidRPr="00BF552D">
        <w:t>or</w:t>
      </w:r>
      <w:r w:rsidR="00915CCD" w:rsidRPr="00BF552D">
        <w:t xml:space="preserve"> </w:t>
      </w:r>
      <w:r w:rsidRPr="00BF552D">
        <w:t>clothes.</w:t>
      </w:r>
    </w:p>
    <w:p w14:paraId="5B8ADF6B" w14:textId="508BB33F" w:rsidR="004A21A4" w:rsidRPr="00BF552D" w:rsidRDefault="00DE4CCB">
      <w:pPr>
        <w:tabs>
          <w:tab w:val="left" w:pos="280"/>
        </w:tabs>
        <w:spacing w:before="60"/>
        <w:ind w:left="292" w:hanging="292"/>
      </w:pPr>
      <w:r w:rsidRPr="00BF552D">
        <w:rPr>
          <w:b/>
        </w:rPr>
        <w:lastRenderedPageBreak/>
        <w:tab/>
        <w:t>B.</w:t>
      </w:r>
      <w:r w:rsidR="00F1196F" w:rsidRPr="00BF552D">
        <w:rPr>
          <w:b/>
        </w:rPr>
        <w:t xml:space="preserve"> </w:t>
      </w:r>
      <w:r w:rsidRPr="00BF552D">
        <w:t xml:space="preserve">People often give pink clothes to a boy and a blue </w:t>
      </w:r>
      <w:r w:rsidRPr="00BF552D">
        <w:rPr>
          <w:spacing w:val="2"/>
        </w:rPr>
        <w:t xml:space="preserve">blanket </w:t>
      </w:r>
      <w:r w:rsidRPr="00BF552D">
        <w:t>to a girl.</w:t>
      </w:r>
    </w:p>
    <w:p w14:paraId="79A9EA81" w14:textId="1A686270"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t xml:space="preserve">Many people give girls dolls and miniature kitchen and boys receive action figures and </w:t>
      </w:r>
    </w:p>
    <w:p w14:paraId="06964084" w14:textId="77777777" w:rsidR="004A21A4" w:rsidRPr="00BF552D" w:rsidRDefault="00DE4CCB">
      <w:pPr>
        <w:tabs>
          <w:tab w:val="left" w:pos="280"/>
        </w:tabs>
        <w:spacing w:before="60"/>
        <w:ind w:left="292"/>
      </w:pPr>
      <w:r w:rsidRPr="00BF552D">
        <w:rPr>
          <w:spacing w:val="5"/>
        </w:rPr>
        <w:t xml:space="preserve">construction </w:t>
      </w:r>
      <w:r w:rsidRPr="00BF552D">
        <w:rPr>
          <w:spacing w:val="4"/>
        </w:rPr>
        <w:t>sets when they wereborn.</w:t>
      </w:r>
    </w:p>
    <w:p w14:paraId="4D35BFED" w14:textId="31952167"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rPr>
          <w:spacing w:val="8"/>
        </w:rPr>
        <w:t xml:space="preserve">The </w:t>
      </w:r>
      <w:r w:rsidRPr="00BF552D">
        <w:rPr>
          <w:spacing w:val="11"/>
        </w:rPr>
        <w:t xml:space="preserve">differences </w:t>
      </w:r>
      <w:r w:rsidRPr="00BF552D">
        <w:rPr>
          <w:spacing w:val="10"/>
        </w:rPr>
        <w:t xml:space="preserve">between </w:t>
      </w:r>
      <w:r w:rsidRPr="00BF552D">
        <w:rPr>
          <w:spacing w:val="9"/>
        </w:rPr>
        <w:t xml:space="preserve">boys </w:t>
      </w:r>
      <w:r w:rsidRPr="00BF552D">
        <w:rPr>
          <w:spacing w:val="8"/>
        </w:rPr>
        <w:t xml:space="preserve">and </w:t>
      </w:r>
      <w:r w:rsidRPr="00BF552D">
        <w:rPr>
          <w:spacing w:val="10"/>
        </w:rPr>
        <w:t xml:space="preserve">girls begin </w:t>
      </w:r>
      <w:r w:rsidRPr="00BF552D">
        <w:rPr>
          <w:spacing w:val="6"/>
        </w:rPr>
        <w:t xml:space="preserve">at </w:t>
      </w:r>
      <w:r w:rsidRPr="00BF552D">
        <w:rPr>
          <w:spacing w:val="10"/>
        </w:rPr>
        <w:t xml:space="preserve">birth </w:t>
      </w:r>
      <w:r w:rsidRPr="00BF552D">
        <w:rPr>
          <w:spacing w:val="8"/>
        </w:rPr>
        <w:t xml:space="preserve">and </w:t>
      </w:r>
      <w:r w:rsidRPr="00BF552D">
        <w:rPr>
          <w:spacing w:val="11"/>
        </w:rPr>
        <w:t xml:space="preserve">continue throughout </w:t>
      </w:r>
      <w:r w:rsidRPr="00BF552D">
        <w:t>childhood.</w:t>
      </w:r>
    </w:p>
    <w:p w14:paraId="2210B4E0" w14:textId="77777777" w:rsidR="004A21A4" w:rsidRPr="00BF552D" w:rsidRDefault="00DE4CCB" w:rsidP="004A21A4">
      <w:pPr>
        <w:pStyle w:val="Normal0"/>
        <w:tabs>
          <w:tab w:val="left" w:pos="181"/>
          <w:tab w:val="left" w:pos="2699"/>
          <w:tab w:val="left" w:pos="5221"/>
          <w:tab w:val="left" w:pos="7739"/>
        </w:tabs>
        <w:spacing w:before="60"/>
        <w:rPr>
          <w:spacing w:val="3"/>
        </w:rPr>
      </w:pPr>
      <w:r w:rsidRPr="00BF552D">
        <w:rPr>
          <w:b/>
        </w:rPr>
        <w:t xml:space="preserve">Question 4. </w:t>
      </w:r>
      <w:r w:rsidRPr="00BF552D">
        <w:rPr>
          <w:spacing w:val="3"/>
        </w:rPr>
        <w:t xml:space="preserve">According </w:t>
      </w:r>
      <w:r w:rsidRPr="00BF552D">
        <w:t xml:space="preserve">to </w:t>
      </w:r>
      <w:r w:rsidRPr="00BF552D">
        <w:rPr>
          <w:spacing w:val="2"/>
        </w:rPr>
        <w:t xml:space="preserve">the </w:t>
      </w:r>
      <w:r w:rsidRPr="00BF552D">
        <w:rPr>
          <w:spacing w:val="3"/>
        </w:rPr>
        <w:t xml:space="preserve">passage, </w:t>
      </w:r>
      <w:r w:rsidRPr="00BF552D">
        <w:rPr>
          <w:spacing w:val="2"/>
        </w:rPr>
        <w:t xml:space="preserve">which </w:t>
      </w:r>
      <w:r w:rsidRPr="00BF552D">
        <w:t xml:space="preserve">of </w:t>
      </w:r>
      <w:r w:rsidRPr="00BF552D">
        <w:rPr>
          <w:spacing w:val="2"/>
        </w:rPr>
        <w:t xml:space="preserve">the </w:t>
      </w:r>
      <w:r w:rsidRPr="00BF552D">
        <w:rPr>
          <w:spacing w:val="3"/>
        </w:rPr>
        <w:t xml:space="preserve">following </w:t>
      </w:r>
      <w:r w:rsidRPr="00BF552D">
        <w:t xml:space="preserve">is </w:t>
      </w:r>
      <w:r w:rsidRPr="00BF552D">
        <w:rPr>
          <w:b/>
          <w:spacing w:val="3"/>
        </w:rPr>
        <w:t xml:space="preserve">UNTRUE </w:t>
      </w:r>
      <w:r w:rsidRPr="00BF552D">
        <w:rPr>
          <w:spacing w:val="2"/>
        </w:rPr>
        <w:t xml:space="preserve">about </w:t>
      </w:r>
      <w:r w:rsidRPr="00BF552D">
        <w:rPr>
          <w:spacing w:val="3"/>
        </w:rPr>
        <w:t>gender</w:t>
      </w:r>
      <w:r w:rsidR="00915CCD" w:rsidRPr="00BF552D">
        <w:rPr>
          <w:spacing w:val="3"/>
        </w:rPr>
        <w:t xml:space="preserve"> </w:t>
      </w:r>
      <w:r w:rsidRPr="00BF552D">
        <w:rPr>
          <w:spacing w:val="6"/>
        </w:rPr>
        <w:t>stereotypes?</w:t>
      </w:r>
    </w:p>
    <w:p w14:paraId="75F7BDAE" w14:textId="483FE1A4"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rPr>
          <w:spacing w:val="5"/>
        </w:rPr>
        <w:t xml:space="preserve">Its </w:t>
      </w:r>
      <w:r w:rsidRPr="00BF552D">
        <w:rPr>
          <w:spacing w:val="6"/>
        </w:rPr>
        <w:t xml:space="preserve">beneficial </w:t>
      </w:r>
      <w:r w:rsidRPr="00BF552D">
        <w:rPr>
          <w:spacing w:val="5"/>
        </w:rPr>
        <w:t xml:space="preserve">for </w:t>
      </w:r>
      <w:r w:rsidRPr="00BF552D">
        <w:rPr>
          <w:spacing w:val="6"/>
        </w:rPr>
        <w:t xml:space="preserve">children </w:t>
      </w:r>
      <w:r w:rsidRPr="00BF552D">
        <w:rPr>
          <w:spacing w:val="3"/>
        </w:rPr>
        <w:t xml:space="preserve">to </w:t>
      </w:r>
      <w:r w:rsidRPr="00BF552D">
        <w:rPr>
          <w:spacing w:val="6"/>
        </w:rPr>
        <w:t xml:space="preserve">practice fundamental skills </w:t>
      </w:r>
      <w:r w:rsidRPr="00BF552D">
        <w:rPr>
          <w:spacing w:val="3"/>
        </w:rPr>
        <w:t xml:space="preserve">if </w:t>
      </w:r>
      <w:r w:rsidRPr="00BF552D">
        <w:rPr>
          <w:spacing w:val="5"/>
        </w:rPr>
        <w:t xml:space="preserve">they are </w:t>
      </w:r>
      <w:r w:rsidRPr="00BF552D">
        <w:rPr>
          <w:spacing w:val="6"/>
        </w:rPr>
        <w:t>treated unequally</w:t>
      </w:r>
      <w:r w:rsidR="00915CCD" w:rsidRPr="00BF552D">
        <w:rPr>
          <w:spacing w:val="6"/>
        </w:rPr>
        <w:t xml:space="preserve"> </w:t>
      </w:r>
      <w:r w:rsidRPr="00BF552D">
        <w:rPr>
          <w:spacing w:val="2"/>
        </w:rPr>
        <w:t>quite</w:t>
      </w:r>
      <w:r w:rsidR="00F537BA" w:rsidRPr="00BF552D">
        <w:rPr>
          <w:spacing w:val="2"/>
        </w:rPr>
        <w:t xml:space="preserve"> </w:t>
      </w:r>
      <w:r w:rsidRPr="00BF552D">
        <w:rPr>
          <w:spacing w:val="3"/>
        </w:rPr>
        <w:t>early.</w:t>
      </w:r>
    </w:p>
    <w:p w14:paraId="3C34A0EA" w14:textId="4DD80173" w:rsidR="004A21A4" w:rsidRPr="00BF552D" w:rsidRDefault="00DE4CCB">
      <w:pPr>
        <w:tabs>
          <w:tab w:val="left" w:pos="280"/>
        </w:tabs>
        <w:spacing w:before="60"/>
        <w:ind w:left="292" w:hanging="292"/>
      </w:pPr>
      <w:r w:rsidRPr="00BF552D">
        <w:rPr>
          <w:b/>
        </w:rPr>
        <w:tab/>
        <w:t>B.</w:t>
      </w:r>
      <w:r w:rsidR="00F1196F" w:rsidRPr="00BF552D">
        <w:rPr>
          <w:b/>
        </w:rPr>
        <w:t xml:space="preserve"> </w:t>
      </w:r>
      <w:r w:rsidRPr="00BF552D">
        <w:rPr>
          <w:spacing w:val="4"/>
        </w:rPr>
        <w:t xml:space="preserve">The </w:t>
      </w:r>
      <w:r w:rsidRPr="00BF552D">
        <w:rPr>
          <w:spacing w:val="5"/>
        </w:rPr>
        <w:t xml:space="preserve">distinctions </w:t>
      </w:r>
      <w:r w:rsidRPr="00BF552D">
        <w:rPr>
          <w:spacing w:val="3"/>
        </w:rPr>
        <w:t xml:space="preserve">in </w:t>
      </w:r>
      <w:r w:rsidRPr="00BF552D">
        <w:rPr>
          <w:spacing w:val="5"/>
        </w:rPr>
        <w:t xml:space="preserve">treatment </w:t>
      </w:r>
      <w:r w:rsidRPr="00BF552D">
        <w:rPr>
          <w:spacing w:val="3"/>
        </w:rPr>
        <w:t xml:space="preserve">to </w:t>
      </w:r>
      <w:r w:rsidRPr="00BF552D">
        <w:rPr>
          <w:spacing w:val="4"/>
        </w:rPr>
        <w:t xml:space="preserve">boys and girls </w:t>
      </w:r>
      <w:r w:rsidRPr="00BF552D">
        <w:rPr>
          <w:spacing w:val="5"/>
        </w:rPr>
        <w:t xml:space="preserve">commence </w:t>
      </w:r>
      <w:r w:rsidRPr="00BF552D">
        <w:rPr>
          <w:spacing w:val="4"/>
        </w:rPr>
        <w:t>when they were given birth.</w:t>
      </w:r>
    </w:p>
    <w:p w14:paraId="4A0E0FA4" w14:textId="72BC78D5"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rPr>
          <w:spacing w:val="5"/>
        </w:rPr>
        <w:t xml:space="preserve">Male </w:t>
      </w:r>
      <w:r w:rsidRPr="00BF552D">
        <w:rPr>
          <w:spacing w:val="4"/>
        </w:rPr>
        <w:t xml:space="preserve">and </w:t>
      </w:r>
      <w:r w:rsidRPr="00BF552D">
        <w:rPr>
          <w:spacing w:val="5"/>
        </w:rPr>
        <w:t xml:space="preserve">female children </w:t>
      </w:r>
      <w:r w:rsidRPr="00BF552D">
        <w:rPr>
          <w:spacing w:val="4"/>
        </w:rPr>
        <w:t xml:space="preserve">are </w:t>
      </w:r>
      <w:r w:rsidRPr="00BF552D">
        <w:rPr>
          <w:spacing w:val="5"/>
        </w:rPr>
        <w:t xml:space="preserve">expected </w:t>
      </w:r>
      <w:r w:rsidRPr="00BF552D">
        <w:rPr>
          <w:spacing w:val="3"/>
        </w:rPr>
        <w:t xml:space="preserve">to </w:t>
      </w:r>
      <w:r w:rsidRPr="00BF552D">
        <w:rPr>
          <w:spacing w:val="5"/>
        </w:rPr>
        <w:t xml:space="preserve">behave </w:t>
      </w:r>
      <w:r w:rsidRPr="00BF552D">
        <w:rPr>
          <w:spacing w:val="4"/>
        </w:rPr>
        <w:t xml:space="preserve">the </w:t>
      </w:r>
      <w:r w:rsidRPr="00BF552D">
        <w:rPr>
          <w:spacing w:val="5"/>
        </w:rPr>
        <w:t xml:space="preserve">same </w:t>
      </w:r>
      <w:r w:rsidRPr="00BF552D">
        <w:rPr>
          <w:spacing w:val="3"/>
        </w:rPr>
        <w:t xml:space="preserve">as </w:t>
      </w:r>
      <w:r w:rsidRPr="00BF552D">
        <w:rPr>
          <w:spacing w:val="5"/>
        </w:rPr>
        <w:t xml:space="preserve">what adults think they </w:t>
      </w:r>
      <w:r w:rsidRPr="00BF552D">
        <w:t>should.</w:t>
      </w:r>
    </w:p>
    <w:p w14:paraId="187AF03B" w14:textId="43747E56"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rPr>
          <w:spacing w:val="4"/>
        </w:rPr>
        <w:t xml:space="preserve">Children </w:t>
      </w:r>
      <w:r w:rsidRPr="00BF552D">
        <w:rPr>
          <w:spacing w:val="3"/>
        </w:rPr>
        <w:t xml:space="preserve">are </w:t>
      </w:r>
      <w:r w:rsidRPr="00BF552D">
        <w:rPr>
          <w:spacing w:val="4"/>
        </w:rPr>
        <w:t xml:space="preserve">differently treated </w:t>
      </w:r>
      <w:r w:rsidRPr="00BF552D">
        <w:rPr>
          <w:spacing w:val="3"/>
        </w:rPr>
        <w:t xml:space="preserve">not only </w:t>
      </w:r>
      <w:r w:rsidRPr="00BF552D">
        <w:rPr>
          <w:spacing w:val="2"/>
        </w:rPr>
        <w:t xml:space="preserve">at </w:t>
      </w:r>
      <w:r w:rsidRPr="00BF552D">
        <w:rPr>
          <w:spacing w:val="3"/>
        </w:rPr>
        <w:t xml:space="preserve">homes but also </w:t>
      </w:r>
      <w:r w:rsidRPr="00BF552D">
        <w:rPr>
          <w:spacing w:val="2"/>
        </w:rPr>
        <w:t xml:space="preserve">at </w:t>
      </w:r>
      <w:r w:rsidRPr="00BF552D">
        <w:rPr>
          <w:spacing w:val="4"/>
        </w:rPr>
        <w:t>schools.</w:t>
      </w:r>
    </w:p>
    <w:p w14:paraId="03FE507A" w14:textId="1598087F" w:rsidR="004A21A4" w:rsidRPr="00BF552D" w:rsidRDefault="00DE4CCB" w:rsidP="004A21A4">
      <w:pPr>
        <w:pStyle w:val="Normal0"/>
        <w:tabs>
          <w:tab w:val="left" w:pos="181"/>
          <w:tab w:val="left" w:pos="2699"/>
          <w:tab w:val="left" w:pos="5221"/>
          <w:tab w:val="left" w:pos="7739"/>
        </w:tabs>
        <w:spacing w:before="60"/>
      </w:pPr>
      <w:r w:rsidRPr="00BF552D">
        <w:rPr>
          <w:b/>
        </w:rPr>
        <w:t xml:space="preserve">Question </w:t>
      </w:r>
      <w:r w:rsidR="00662327" w:rsidRPr="00BF552D">
        <w:rPr>
          <w:b/>
        </w:rPr>
        <w:t>5</w:t>
      </w:r>
      <w:r w:rsidRPr="00BF552D">
        <w:rPr>
          <w:b/>
        </w:rPr>
        <w:t xml:space="preserve">. </w:t>
      </w:r>
      <w:r w:rsidRPr="00BF552D">
        <w:rPr>
          <w:spacing w:val="4"/>
        </w:rPr>
        <w:t xml:space="preserve">The word </w:t>
      </w:r>
      <w:r w:rsidRPr="00BF552D">
        <w:rPr>
          <w:b/>
          <w:spacing w:val="4"/>
        </w:rPr>
        <w:t xml:space="preserve">"deemed" </w:t>
      </w:r>
      <w:r w:rsidRPr="00BF552D">
        <w:rPr>
          <w:spacing w:val="3"/>
        </w:rPr>
        <w:t xml:space="preserve">in </w:t>
      </w:r>
      <w:r w:rsidRPr="00BF552D">
        <w:rPr>
          <w:spacing w:val="5"/>
        </w:rPr>
        <w:t xml:space="preserve">paragraph </w:t>
      </w:r>
      <w:r w:rsidRPr="00BF552D">
        <w:t xml:space="preserve">3 </w:t>
      </w:r>
      <w:r w:rsidRPr="00BF552D">
        <w:rPr>
          <w:spacing w:val="3"/>
        </w:rPr>
        <w:t xml:space="preserve">is </w:t>
      </w:r>
      <w:r w:rsidRPr="00BF552D">
        <w:rPr>
          <w:spacing w:val="4"/>
        </w:rPr>
        <w:t xml:space="preserve">closest </w:t>
      </w:r>
      <w:r w:rsidRPr="00BF552D">
        <w:rPr>
          <w:spacing w:val="3"/>
        </w:rPr>
        <w:t xml:space="preserve">in </w:t>
      </w:r>
      <w:r w:rsidRPr="00BF552D">
        <w:rPr>
          <w:spacing w:val="5"/>
        </w:rPr>
        <w:t>meaning</w:t>
      </w:r>
      <w:r w:rsidR="00F537BA" w:rsidRPr="00BF552D">
        <w:rPr>
          <w:spacing w:val="5"/>
        </w:rPr>
        <w:t xml:space="preserve"> </w:t>
      </w:r>
      <w:r w:rsidRPr="00BF552D">
        <w:rPr>
          <w:spacing w:val="3"/>
        </w:rPr>
        <w:t>to</w:t>
      </w:r>
      <w:r w:rsidR="003B4426" w:rsidRPr="00BF552D">
        <w:rPr>
          <w:spacing w:val="3"/>
        </w:rPr>
        <w:t xml:space="preserve"> </w:t>
      </w:r>
      <w:r w:rsidR="008052A7" w:rsidRPr="00BF552D">
        <w:t xml:space="preserve">…………. </w:t>
      </w:r>
      <w:r w:rsidRPr="00BF552D">
        <w:t>.</w:t>
      </w:r>
    </w:p>
    <w:p w14:paraId="4E6215E9" w14:textId="5EC01137" w:rsidR="004A21A4" w:rsidRPr="00BF552D" w:rsidRDefault="00DE4CCB">
      <w:pPr>
        <w:tabs>
          <w:tab w:val="left" w:pos="280"/>
          <w:tab w:val="left" w:pos="2580"/>
          <w:tab w:val="left" w:pos="5240"/>
          <w:tab w:val="left" w:pos="7660"/>
        </w:tabs>
        <w:spacing w:before="60"/>
      </w:pPr>
      <w:r w:rsidRPr="00BF552D">
        <w:rPr>
          <w:b/>
        </w:rPr>
        <w:tab/>
        <w:t>A.</w:t>
      </w:r>
      <w:r w:rsidR="00F1196F" w:rsidRPr="00BF552D">
        <w:rPr>
          <w:b/>
        </w:rPr>
        <w:t xml:space="preserve"> </w:t>
      </w:r>
      <w:r w:rsidRPr="00BF552D">
        <w:rPr>
          <w:spacing w:val="-5"/>
        </w:rPr>
        <w:t>celebrated</w:t>
      </w:r>
      <w:r w:rsidRPr="00BF552D">
        <w:rPr>
          <w:b/>
        </w:rPr>
        <w:tab/>
        <w:t>B.</w:t>
      </w:r>
      <w:r w:rsidR="00F1196F" w:rsidRPr="00BF552D">
        <w:rPr>
          <w:b/>
        </w:rPr>
        <w:t xml:space="preserve"> </w:t>
      </w:r>
      <w:r w:rsidRPr="00BF552D">
        <w:rPr>
          <w:spacing w:val="3"/>
        </w:rPr>
        <w:t>established</w:t>
      </w:r>
      <w:r w:rsidRPr="00BF552D">
        <w:rPr>
          <w:b/>
        </w:rPr>
        <w:tab/>
        <w:t>C.</w:t>
      </w:r>
      <w:r w:rsidR="00F1196F" w:rsidRPr="00BF552D">
        <w:rPr>
          <w:b/>
        </w:rPr>
        <w:t xml:space="preserve"> </w:t>
      </w:r>
      <w:r w:rsidRPr="00BF552D">
        <w:rPr>
          <w:spacing w:val="-10"/>
        </w:rPr>
        <w:t>supposed</w:t>
      </w:r>
      <w:r w:rsidRPr="00BF552D">
        <w:rPr>
          <w:b/>
        </w:rPr>
        <w:tab/>
        <w:t>D.</w:t>
      </w:r>
      <w:r w:rsidR="00F1196F" w:rsidRPr="00BF552D">
        <w:rPr>
          <w:b/>
        </w:rPr>
        <w:t xml:space="preserve"> </w:t>
      </w:r>
      <w:r w:rsidRPr="00BF552D">
        <w:t>designed</w:t>
      </w:r>
    </w:p>
    <w:p w14:paraId="23EF7153" w14:textId="55E74D61" w:rsidR="004A21A4" w:rsidRPr="00BF552D" w:rsidRDefault="00DE4CCB" w:rsidP="004A21A4">
      <w:pPr>
        <w:pStyle w:val="Normal0"/>
        <w:tabs>
          <w:tab w:val="left" w:pos="181"/>
          <w:tab w:val="left" w:pos="2699"/>
          <w:tab w:val="left" w:pos="5221"/>
          <w:tab w:val="left" w:pos="7739"/>
        </w:tabs>
        <w:spacing w:before="60"/>
        <w:rPr>
          <w:spacing w:val="3"/>
        </w:rPr>
      </w:pPr>
      <w:r w:rsidRPr="00BF552D">
        <w:rPr>
          <w:b/>
        </w:rPr>
        <w:t xml:space="preserve">Question </w:t>
      </w:r>
      <w:r w:rsidR="00662327" w:rsidRPr="00BF552D">
        <w:rPr>
          <w:b/>
        </w:rPr>
        <w:t>6</w:t>
      </w:r>
      <w:r w:rsidRPr="00BF552D">
        <w:rPr>
          <w:b/>
        </w:rPr>
        <w:t xml:space="preserve">. </w:t>
      </w:r>
      <w:r w:rsidRPr="00BF552D">
        <w:rPr>
          <w:spacing w:val="4"/>
        </w:rPr>
        <w:t xml:space="preserve">The </w:t>
      </w:r>
      <w:r w:rsidRPr="00BF552D">
        <w:rPr>
          <w:spacing w:val="5"/>
        </w:rPr>
        <w:t>result</w:t>
      </w:r>
      <w:r w:rsidR="00915CCD" w:rsidRPr="00BF552D">
        <w:rPr>
          <w:spacing w:val="5"/>
        </w:rPr>
        <w:t xml:space="preserve"> </w:t>
      </w:r>
      <w:r w:rsidRPr="00BF552D">
        <w:rPr>
          <w:spacing w:val="3"/>
        </w:rPr>
        <w:t xml:space="preserve">of </w:t>
      </w:r>
      <w:r w:rsidRPr="00BF552D">
        <w:t xml:space="preserve">a </w:t>
      </w:r>
      <w:r w:rsidRPr="00BF552D">
        <w:rPr>
          <w:spacing w:val="5"/>
        </w:rPr>
        <w:t xml:space="preserve">recent survey showed that </w:t>
      </w:r>
      <w:r w:rsidRPr="00BF552D">
        <w:rPr>
          <w:spacing w:val="4"/>
        </w:rPr>
        <w:t xml:space="preserve">the </w:t>
      </w:r>
      <w:r w:rsidRPr="00BF552D">
        <w:rPr>
          <w:spacing w:val="5"/>
        </w:rPr>
        <w:t xml:space="preserve">number </w:t>
      </w:r>
      <w:r w:rsidRPr="00BF552D">
        <w:rPr>
          <w:spacing w:val="3"/>
        </w:rPr>
        <w:t xml:space="preserve">of </w:t>
      </w:r>
      <w:r w:rsidRPr="00BF552D">
        <w:rPr>
          <w:spacing w:val="5"/>
        </w:rPr>
        <w:t xml:space="preserve">girls </w:t>
      </w:r>
      <w:r w:rsidRPr="00BF552D">
        <w:rPr>
          <w:spacing w:val="3"/>
        </w:rPr>
        <w:t xml:space="preserve">at </w:t>
      </w:r>
      <w:r w:rsidRPr="00BF552D">
        <w:rPr>
          <w:spacing w:val="4"/>
        </w:rPr>
        <w:t xml:space="preserve">the age </w:t>
      </w:r>
      <w:r w:rsidRPr="00BF552D">
        <w:rPr>
          <w:spacing w:val="3"/>
        </w:rPr>
        <w:t xml:space="preserve">of </w:t>
      </w:r>
      <w:r w:rsidRPr="00BF552D">
        <w:rPr>
          <w:spacing w:val="5"/>
        </w:rPr>
        <w:t>eight paid for</w:t>
      </w:r>
      <w:r w:rsidR="00915CCD" w:rsidRPr="00BF552D">
        <w:rPr>
          <w:spacing w:val="5"/>
        </w:rPr>
        <w:t xml:space="preserve"> </w:t>
      </w:r>
      <w:r w:rsidRPr="00BF552D">
        <w:rPr>
          <w:spacing w:val="6"/>
        </w:rPr>
        <w:t>baby</w:t>
      </w:r>
      <w:r w:rsidR="00915CCD" w:rsidRPr="00BF552D">
        <w:rPr>
          <w:spacing w:val="6"/>
        </w:rPr>
        <w:t xml:space="preserve"> </w:t>
      </w:r>
      <w:r w:rsidRPr="00BF552D">
        <w:rPr>
          <w:spacing w:val="6"/>
        </w:rPr>
        <w:t>sitting</w:t>
      </w:r>
      <w:r w:rsidR="00915CCD" w:rsidRPr="00BF552D">
        <w:rPr>
          <w:spacing w:val="6"/>
        </w:rPr>
        <w:t xml:space="preserve"> </w:t>
      </w:r>
      <w:r w:rsidRPr="00BF552D">
        <w:rPr>
          <w:spacing w:val="5"/>
        </w:rPr>
        <w:t>was</w:t>
      </w:r>
      <w:r w:rsidRPr="00BF552D">
        <w:t>.</w:t>
      </w:r>
    </w:p>
    <w:p w14:paraId="33DB4349" w14:textId="76AD8015" w:rsidR="004A21A4" w:rsidRPr="00BF552D" w:rsidRDefault="00DE4CCB">
      <w:pPr>
        <w:tabs>
          <w:tab w:val="left" w:pos="280"/>
          <w:tab w:val="left" w:pos="2580"/>
          <w:tab w:val="left" w:pos="5240"/>
          <w:tab w:val="left" w:pos="7660"/>
        </w:tabs>
        <w:spacing w:before="60"/>
        <w:rPr>
          <w:lang w:val="fr-FR"/>
        </w:rPr>
      </w:pPr>
      <w:r w:rsidRPr="00BF552D">
        <w:rPr>
          <w:b/>
        </w:rPr>
        <w:tab/>
      </w:r>
      <w:r w:rsidRPr="00BF552D">
        <w:rPr>
          <w:b/>
          <w:lang w:val="fr-FR"/>
        </w:rPr>
        <w:t>A.</w:t>
      </w:r>
      <w:r w:rsidR="00F1196F" w:rsidRPr="00BF552D">
        <w:rPr>
          <w:b/>
          <w:lang w:val="fr-FR"/>
        </w:rPr>
        <w:t xml:space="preserve"> </w:t>
      </w:r>
      <w:r w:rsidRPr="00BF552D">
        <w:rPr>
          <w:spacing w:val="-7"/>
          <w:lang w:val="fr-FR"/>
        </w:rPr>
        <w:t>58%</w:t>
      </w:r>
      <w:r w:rsidRPr="00BF552D">
        <w:rPr>
          <w:b/>
          <w:lang w:val="fr-FR"/>
        </w:rPr>
        <w:tab/>
        <w:t>B.</w:t>
      </w:r>
      <w:r w:rsidR="00F1196F" w:rsidRPr="00BF552D">
        <w:rPr>
          <w:b/>
          <w:lang w:val="fr-FR"/>
        </w:rPr>
        <w:t xml:space="preserve"> </w:t>
      </w:r>
      <w:r w:rsidRPr="00BF552D">
        <w:rPr>
          <w:lang w:val="fr-FR"/>
        </w:rPr>
        <w:t>3%</w:t>
      </w:r>
      <w:r w:rsidRPr="00BF552D">
        <w:rPr>
          <w:b/>
          <w:lang w:val="fr-FR"/>
        </w:rPr>
        <w:tab/>
        <w:t>C.</w:t>
      </w:r>
      <w:r w:rsidR="00F1196F" w:rsidRPr="00BF552D">
        <w:rPr>
          <w:b/>
          <w:lang w:val="fr-FR"/>
        </w:rPr>
        <w:t xml:space="preserve"> </w:t>
      </w:r>
      <w:r w:rsidRPr="00BF552D">
        <w:rPr>
          <w:spacing w:val="-12"/>
          <w:lang w:val="fr-FR"/>
        </w:rPr>
        <w:t>6%</w:t>
      </w:r>
      <w:r w:rsidRPr="00BF552D">
        <w:rPr>
          <w:b/>
          <w:lang w:val="fr-FR"/>
        </w:rPr>
        <w:tab/>
        <w:t>D.</w:t>
      </w:r>
      <w:r w:rsidR="00F1196F" w:rsidRPr="00BF552D">
        <w:rPr>
          <w:b/>
          <w:lang w:val="fr-FR"/>
        </w:rPr>
        <w:t xml:space="preserve"> </w:t>
      </w:r>
      <w:r w:rsidRPr="00BF552D">
        <w:rPr>
          <w:spacing w:val="-8"/>
          <w:lang w:val="fr-FR"/>
        </w:rPr>
        <w:t>27%</w:t>
      </w:r>
    </w:p>
    <w:p w14:paraId="7DB121F4" w14:textId="2E79B951" w:rsidR="004A21A4" w:rsidRPr="00BF552D" w:rsidRDefault="00DE4CCB" w:rsidP="004A21A4">
      <w:pPr>
        <w:pStyle w:val="Normal0"/>
        <w:tabs>
          <w:tab w:val="left" w:pos="181"/>
          <w:tab w:val="left" w:pos="2699"/>
          <w:tab w:val="left" w:pos="5221"/>
          <w:tab w:val="left" w:pos="7739"/>
        </w:tabs>
        <w:spacing w:before="60"/>
      </w:pPr>
      <w:r w:rsidRPr="00BF552D">
        <w:rPr>
          <w:b/>
          <w:lang w:val="fr-FR"/>
        </w:rPr>
        <w:t xml:space="preserve">Question </w:t>
      </w:r>
      <w:r w:rsidR="00662327" w:rsidRPr="00BF552D">
        <w:rPr>
          <w:b/>
          <w:lang w:val="fr-FR"/>
        </w:rPr>
        <w:t>7</w:t>
      </w:r>
      <w:r w:rsidRPr="00BF552D">
        <w:rPr>
          <w:b/>
          <w:lang w:val="fr-FR"/>
        </w:rPr>
        <w:t xml:space="preserve">. </w:t>
      </w:r>
      <w:r w:rsidRPr="00BF552D">
        <w:rPr>
          <w:spacing w:val="3"/>
        </w:rPr>
        <w:t xml:space="preserve">According </w:t>
      </w:r>
      <w:r w:rsidRPr="00BF552D">
        <w:t xml:space="preserve">to </w:t>
      </w:r>
      <w:r w:rsidRPr="00BF552D">
        <w:rPr>
          <w:spacing w:val="2"/>
        </w:rPr>
        <w:t xml:space="preserve">the </w:t>
      </w:r>
      <w:r w:rsidRPr="00BF552D">
        <w:rPr>
          <w:spacing w:val="3"/>
        </w:rPr>
        <w:t xml:space="preserve">second passage, David </w:t>
      </w:r>
      <w:r w:rsidRPr="00BF552D">
        <w:rPr>
          <w:spacing w:val="2"/>
        </w:rPr>
        <w:t xml:space="preserve">and </w:t>
      </w:r>
      <w:r w:rsidRPr="00BF552D">
        <w:rPr>
          <w:spacing w:val="3"/>
        </w:rPr>
        <w:t xml:space="preserve">Myra Sacker </w:t>
      </w:r>
      <w:r w:rsidRPr="00BF552D">
        <w:t xml:space="preserve">of </w:t>
      </w:r>
      <w:r w:rsidRPr="00BF552D">
        <w:rPr>
          <w:spacing w:val="2"/>
        </w:rPr>
        <w:t xml:space="preserve">the </w:t>
      </w:r>
      <w:r w:rsidRPr="00BF552D">
        <w:rPr>
          <w:spacing w:val="3"/>
        </w:rPr>
        <w:t xml:space="preserve">American </w:t>
      </w:r>
      <w:r w:rsidRPr="00BF552D">
        <w:rPr>
          <w:spacing w:val="2"/>
        </w:rPr>
        <w:t>University</w:t>
      </w:r>
      <w:r w:rsidR="008052A7" w:rsidRPr="00BF552D">
        <w:rPr>
          <w:spacing w:val="2"/>
        </w:rPr>
        <w:t xml:space="preserve"> </w:t>
      </w:r>
      <w:r w:rsidRPr="00BF552D">
        <w:t xml:space="preserve">of </w:t>
      </w:r>
      <w:r w:rsidRPr="00BF552D">
        <w:rPr>
          <w:spacing w:val="2"/>
        </w:rPr>
        <w:t xml:space="preserve">Washington, </w:t>
      </w:r>
      <w:r w:rsidRPr="00BF552D">
        <w:t>D.C</w:t>
      </w:r>
      <w:r w:rsidR="00A94F95" w:rsidRPr="00BF552D">
        <w:t xml:space="preserve"> </w:t>
      </w:r>
      <w:r w:rsidRPr="00BF552D">
        <w:t>found</w:t>
      </w:r>
      <w:r w:rsidR="00A94F95" w:rsidRPr="00BF552D">
        <w:t xml:space="preserve"> </w:t>
      </w:r>
      <w:r w:rsidRPr="00BF552D">
        <w:t>that</w:t>
      </w:r>
      <w:r w:rsidR="00A94F95" w:rsidRPr="00BF552D">
        <w:t xml:space="preserve"> …………. </w:t>
      </w:r>
      <w:r w:rsidRPr="00BF552D">
        <w:t>.</w:t>
      </w:r>
    </w:p>
    <w:p w14:paraId="0F709710" w14:textId="20438F64"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rPr>
          <w:spacing w:val="3"/>
        </w:rPr>
        <w:t xml:space="preserve">boys are </w:t>
      </w:r>
      <w:r w:rsidRPr="00BF552D">
        <w:rPr>
          <w:spacing w:val="4"/>
        </w:rPr>
        <w:t xml:space="preserve">commented usefully whereas </w:t>
      </w:r>
      <w:r w:rsidRPr="00BF552D">
        <w:rPr>
          <w:spacing w:val="3"/>
        </w:rPr>
        <w:t xml:space="preserve">girls are paid </w:t>
      </w:r>
      <w:r w:rsidRPr="00BF552D">
        <w:rPr>
          <w:spacing w:val="4"/>
        </w:rPr>
        <w:t xml:space="preserve">attention </w:t>
      </w:r>
      <w:r w:rsidRPr="00BF552D">
        <w:rPr>
          <w:spacing w:val="2"/>
        </w:rPr>
        <w:t>to</w:t>
      </w:r>
      <w:r w:rsidR="00F537BA" w:rsidRPr="00BF552D">
        <w:rPr>
          <w:spacing w:val="2"/>
        </w:rPr>
        <w:t xml:space="preserve"> </w:t>
      </w:r>
      <w:r w:rsidRPr="00BF552D">
        <w:rPr>
          <w:spacing w:val="4"/>
        </w:rPr>
        <w:t>behavior.</w:t>
      </w:r>
    </w:p>
    <w:p w14:paraId="6D5FF962" w14:textId="5AE0BB27" w:rsidR="004A21A4" w:rsidRPr="00BF552D" w:rsidRDefault="00DE4CCB">
      <w:pPr>
        <w:tabs>
          <w:tab w:val="left" w:pos="280"/>
        </w:tabs>
        <w:spacing w:before="60"/>
        <w:ind w:left="292" w:hanging="292"/>
      </w:pPr>
      <w:r w:rsidRPr="00BF552D">
        <w:rPr>
          <w:b/>
        </w:rPr>
        <w:tab/>
        <w:t>B.</w:t>
      </w:r>
      <w:r w:rsidR="00F1196F" w:rsidRPr="00BF552D">
        <w:rPr>
          <w:b/>
        </w:rPr>
        <w:t xml:space="preserve"> </w:t>
      </w:r>
      <w:r w:rsidRPr="00BF552D">
        <w:rPr>
          <w:spacing w:val="5"/>
        </w:rPr>
        <w:t xml:space="preserve">teachers </w:t>
      </w:r>
      <w:r w:rsidRPr="00BF552D">
        <w:rPr>
          <w:spacing w:val="4"/>
        </w:rPr>
        <w:t xml:space="preserve">often </w:t>
      </w:r>
      <w:r w:rsidRPr="00BF552D">
        <w:rPr>
          <w:spacing w:val="5"/>
        </w:rPr>
        <w:t xml:space="preserve">concentrate </w:t>
      </w:r>
      <w:r w:rsidRPr="00BF552D">
        <w:rPr>
          <w:spacing w:val="3"/>
        </w:rPr>
        <w:t xml:space="preserve">on </w:t>
      </w:r>
      <w:r w:rsidRPr="00BF552D">
        <w:rPr>
          <w:spacing w:val="4"/>
        </w:rPr>
        <w:t xml:space="preserve">boys' </w:t>
      </w:r>
      <w:r w:rsidRPr="00BF552D">
        <w:rPr>
          <w:spacing w:val="5"/>
        </w:rPr>
        <w:t xml:space="preserve">behavior </w:t>
      </w:r>
      <w:r w:rsidRPr="00BF552D">
        <w:rPr>
          <w:spacing w:val="4"/>
        </w:rPr>
        <w:t>and girls'</w:t>
      </w:r>
      <w:r w:rsidR="00F537BA" w:rsidRPr="00BF552D">
        <w:rPr>
          <w:spacing w:val="4"/>
        </w:rPr>
        <w:t xml:space="preserve"> </w:t>
      </w:r>
      <w:r w:rsidRPr="00BF552D">
        <w:rPr>
          <w:spacing w:val="5"/>
        </w:rPr>
        <w:t>manners.</w:t>
      </w:r>
    </w:p>
    <w:p w14:paraId="15EF03C3" w14:textId="40796F66"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rPr>
          <w:spacing w:val="5"/>
        </w:rPr>
        <w:t xml:space="preserve">girls </w:t>
      </w:r>
      <w:r w:rsidRPr="00BF552D">
        <w:rPr>
          <w:spacing w:val="4"/>
        </w:rPr>
        <w:t xml:space="preserve">are </w:t>
      </w:r>
      <w:r w:rsidRPr="00BF552D">
        <w:rPr>
          <w:spacing w:val="6"/>
        </w:rPr>
        <w:t xml:space="preserve">taught </w:t>
      </w:r>
      <w:r w:rsidRPr="00BF552D">
        <w:rPr>
          <w:spacing w:val="3"/>
        </w:rPr>
        <w:t xml:space="preserve">to be </w:t>
      </w:r>
      <w:r w:rsidRPr="00BF552D">
        <w:rPr>
          <w:spacing w:val="6"/>
        </w:rPr>
        <w:t xml:space="preserve">insecure, accommodating </w:t>
      </w:r>
      <w:r w:rsidRPr="00BF552D">
        <w:rPr>
          <w:spacing w:val="4"/>
        </w:rPr>
        <w:t xml:space="preserve">and </w:t>
      </w:r>
      <w:r w:rsidRPr="00BF552D">
        <w:rPr>
          <w:spacing w:val="6"/>
        </w:rPr>
        <w:t xml:space="preserve">illogical </w:t>
      </w:r>
      <w:r w:rsidRPr="00BF552D">
        <w:rPr>
          <w:spacing w:val="5"/>
        </w:rPr>
        <w:t xml:space="preserve">while boys </w:t>
      </w:r>
      <w:r w:rsidRPr="00BF552D">
        <w:rPr>
          <w:spacing w:val="4"/>
        </w:rPr>
        <w:t xml:space="preserve">are </w:t>
      </w:r>
      <w:r w:rsidRPr="00BF552D">
        <w:rPr>
          <w:spacing w:val="6"/>
        </w:rPr>
        <w:t xml:space="preserve">strong, </w:t>
      </w:r>
      <w:r w:rsidRPr="00BF552D">
        <w:rPr>
          <w:spacing w:val="3"/>
        </w:rPr>
        <w:t xml:space="preserve">unemotional, aggressive, </w:t>
      </w:r>
      <w:r w:rsidRPr="00BF552D">
        <w:rPr>
          <w:spacing w:val="2"/>
        </w:rPr>
        <w:t>and</w:t>
      </w:r>
      <w:r w:rsidR="00915CCD" w:rsidRPr="00BF552D">
        <w:rPr>
          <w:spacing w:val="2"/>
        </w:rPr>
        <w:t xml:space="preserve"> </w:t>
      </w:r>
      <w:r w:rsidRPr="00BF552D">
        <w:rPr>
          <w:spacing w:val="3"/>
        </w:rPr>
        <w:t>competitive.</w:t>
      </w:r>
    </w:p>
    <w:p w14:paraId="0D701DB2" w14:textId="0DB37B38"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rPr>
          <w:spacing w:val="4"/>
        </w:rPr>
        <w:t xml:space="preserve">schoolboys </w:t>
      </w:r>
      <w:r w:rsidRPr="00BF552D">
        <w:rPr>
          <w:spacing w:val="3"/>
        </w:rPr>
        <w:t xml:space="preserve">and </w:t>
      </w:r>
      <w:r w:rsidRPr="00BF552D">
        <w:rPr>
          <w:spacing w:val="4"/>
        </w:rPr>
        <w:t xml:space="preserve">schoolgirls </w:t>
      </w:r>
      <w:r w:rsidRPr="00BF552D">
        <w:rPr>
          <w:spacing w:val="3"/>
        </w:rPr>
        <w:t xml:space="preserve">are </w:t>
      </w:r>
      <w:r w:rsidRPr="00BF552D">
        <w:rPr>
          <w:spacing w:val="4"/>
        </w:rPr>
        <w:t xml:space="preserve">treated equally </w:t>
      </w:r>
      <w:r w:rsidRPr="00BF552D">
        <w:t xml:space="preserve">in </w:t>
      </w:r>
      <w:r w:rsidRPr="00BF552D">
        <w:rPr>
          <w:spacing w:val="3"/>
        </w:rPr>
        <w:t>the</w:t>
      </w:r>
      <w:r w:rsidR="00915CCD" w:rsidRPr="00BF552D">
        <w:rPr>
          <w:spacing w:val="3"/>
        </w:rPr>
        <w:t xml:space="preserve"> </w:t>
      </w:r>
      <w:r w:rsidRPr="00BF552D">
        <w:rPr>
          <w:spacing w:val="4"/>
        </w:rPr>
        <w:t>classroom.</w:t>
      </w:r>
    </w:p>
    <w:p w14:paraId="58459C23" w14:textId="77777777" w:rsidR="00BF552D" w:rsidRPr="00BF552D" w:rsidRDefault="00BF552D" w:rsidP="00BF552D">
      <w:pPr>
        <w:pStyle w:val="Normal0"/>
        <w:jc w:val="both"/>
        <w:rPr>
          <w:b/>
          <w:bCs/>
          <w:i/>
          <w:iCs/>
          <w:noProof/>
        </w:rPr>
      </w:pPr>
    </w:p>
    <w:p w14:paraId="212FDE94" w14:textId="77777777" w:rsidR="004A21A4" w:rsidRPr="00BF552D" w:rsidRDefault="00DE4CCB" w:rsidP="00BF552D">
      <w:pPr>
        <w:pStyle w:val="Normal0"/>
        <w:jc w:val="both"/>
      </w:pPr>
      <w:r w:rsidRPr="00BF552D">
        <w:rPr>
          <w:b/>
          <w:bCs/>
          <w:i/>
          <w:iCs/>
          <w:noProof/>
        </w:rPr>
        <w:t xml:space="preserve">Mark the letter A, B, C, or D on your answer sheet to indicate the sentence that best combines each pair of sentences in the following sentences.  </w:t>
      </w:r>
    </w:p>
    <w:p w14:paraId="447A8DFC" w14:textId="3E7F51F5" w:rsidR="004A21A4" w:rsidRPr="00BF552D" w:rsidRDefault="00DE4CCB" w:rsidP="004A21A4">
      <w:pPr>
        <w:pStyle w:val="Normal0"/>
        <w:spacing w:before="60"/>
        <w:jc w:val="both"/>
      </w:pPr>
      <w:r w:rsidRPr="00BF552D">
        <w:rPr>
          <w:b/>
        </w:rPr>
        <w:t xml:space="preserve">Question </w:t>
      </w:r>
      <w:r w:rsidR="00BE34BA" w:rsidRPr="00BF552D">
        <w:rPr>
          <w:b/>
        </w:rPr>
        <w:t>8</w:t>
      </w:r>
      <w:r w:rsidRPr="00BF552D">
        <w:rPr>
          <w:b/>
        </w:rPr>
        <w:t xml:space="preserve">. </w:t>
      </w:r>
      <w:r w:rsidRPr="00BF552D">
        <w:t xml:space="preserve">Not once in my life </w:t>
      </w:r>
      <w:r w:rsidR="00A94F95" w:rsidRPr="00BF552D">
        <w:t xml:space="preserve">…………. </w:t>
      </w:r>
      <w:r w:rsidRPr="00BF552D">
        <w:t>!</w:t>
      </w:r>
    </w:p>
    <w:p w14:paraId="2CA5DB8F" w14:textId="398ABAAF"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t>did I stay in such a good hotel.</w:t>
      </w:r>
    </w:p>
    <w:p w14:paraId="71E4BCB6" w14:textId="1A288CEA" w:rsidR="004A21A4" w:rsidRPr="00BF552D" w:rsidRDefault="00DE4CCB">
      <w:pPr>
        <w:tabs>
          <w:tab w:val="left" w:pos="280"/>
        </w:tabs>
        <w:spacing w:before="60"/>
        <w:ind w:left="292" w:hanging="292"/>
      </w:pPr>
      <w:r w:rsidRPr="00BF552D">
        <w:rPr>
          <w:b/>
        </w:rPr>
        <w:tab/>
        <w:t>B.</w:t>
      </w:r>
      <w:r w:rsidR="00F1196F" w:rsidRPr="00BF552D">
        <w:rPr>
          <w:b/>
        </w:rPr>
        <w:t xml:space="preserve"> </w:t>
      </w:r>
      <w:r w:rsidRPr="00BF552D">
        <w:t>have I stayed in such a good hotel.</w:t>
      </w:r>
    </w:p>
    <w:p w14:paraId="6F28820F" w14:textId="20B2AF79"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t>I have ever stayed in such a good</w:t>
      </w:r>
      <w:bookmarkStart w:id="1" w:name="_GoBack"/>
      <w:bookmarkEnd w:id="1"/>
      <w:r w:rsidRPr="00BF552D">
        <w:t xml:space="preserve"> hotel.</w:t>
      </w:r>
    </w:p>
    <w:p w14:paraId="001261AE" w14:textId="02026CDC"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t>I have never stayed in such a good hotel.</w:t>
      </w:r>
    </w:p>
    <w:p w14:paraId="5C39F6CC" w14:textId="54A0382E" w:rsidR="004A21A4" w:rsidRPr="00BF552D" w:rsidRDefault="00DE4CCB" w:rsidP="004A21A4">
      <w:pPr>
        <w:pStyle w:val="Normal0"/>
        <w:spacing w:before="60"/>
        <w:jc w:val="both"/>
      </w:pPr>
      <w:r w:rsidRPr="00BF552D">
        <w:rPr>
          <w:b/>
        </w:rPr>
        <w:t xml:space="preserve">Question </w:t>
      </w:r>
      <w:r w:rsidR="00BE34BA" w:rsidRPr="00BF552D">
        <w:rPr>
          <w:b/>
        </w:rPr>
        <w:t>9</w:t>
      </w:r>
      <w:r w:rsidRPr="00BF552D">
        <w:rPr>
          <w:b/>
        </w:rPr>
        <w:t xml:space="preserve">. </w:t>
      </w:r>
      <w:r w:rsidRPr="00BF552D">
        <w:t>The burglar might come back. You’d better change all the locks.</w:t>
      </w:r>
    </w:p>
    <w:p w14:paraId="36BDDEDB" w14:textId="3216D45E"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t>You’d better change all the locks or the burglar will come back.</w:t>
      </w:r>
    </w:p>
    <w:p w14:paraId="2D1B4A81" w14:textId="30DDE694" w:rsidR="004A21A4" w:rsidRPr="00BF552D" w:rsidRDefault="00DE4CCB">
      <w:pPr>
        <w:tabs>
          <w:tab w:val="left" w:pos="280"/>
        </w:tabs>
        <w:spacing w:before="60"/>
        <w:ind w:left="292" w:hanging="292"/>
      </w:pPr>
      <w:r w:rsidRPr="00BF552D">
        <w:rPr>
          <w:b/>
        </w:rPr>
        <w:tab/>
        <w:t>B.</w:t>
      </w:r>
      <w:r w:rsidR="00F1196F" w:rsidRPr="00BF552D">
        <w:rPr>
          <w:b/>
        </w:rPr>
        <w:t xml:space="preserve"> </w:t>
      </w:r>
      <w:r w:rsidRPr="00BF552D">
        <w:t>You’d better change all the locks in case the burglar comes back.</w:t>
      </w:r>
    </w:p>
    <w:p w14:paraId="0B0613A1" w14:textId="4BE390BC"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t>The burglar will come back unless you change all the locks.</w:t>
      </w:r>
    </w:p>
    <w:p w14:paraId="032BB606" w14:textId="74345562"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t>If you don’t change all the locks, the burglar could come back.</w:t>
      </w:r>
    </w:p>
    <w:p w14:paraId="718617C9" w14:textId="77777777" w:rsidR="00BF552D" w:rsidRPr="00BF552D" w:rsidRDefault="00BF552D" w:rsidP="00BF552D">
      <w:pPr>
        <w:pStyle w:val="Normal0"/>
        <w:rPr>
          <w:b/>
          <w:i/>
        </w:rPr>
      </w:pPr>
    </w:p>
    <w:p w14:paraId="3EF2AFF0" w14:textId="77777777" w:rsidR="004A21A4" w:rsidRPr="00BF552D" w:rsidRDefault="00DE4CCB" w:rsidP="00BF552D">
      <w:pPr>
        <w:pStyle w:val="Normal0"/>
      </w:pPr>
      <w:r w:rsidRPr="00BF552D">
        <w:rPr>
          <w:b/>
          <w:i/>
        </w:rPr>
        <w:t>Mark the letter A, B, C, or D on your answer sheet to indicate the word that differs from the other three in the position of primary stress in each of the following questions</w:t>
      </w:r>
      <w:r w:rsidRPr="00BF552D">
        <w:rPr>
          <w:i/>
        </w:rPr>
        <w:t xml:space="preserve">. </w:t>
      </w:r>
    </w:p>
    <w:p w14:paraId="6EE8D0E4" w14:textId="3EA28B7C" w:rsidR="00662327" w:rsidRPr="00BF552D" w:rsidRDefault="00DE4CCB" w:rsidP="004A21A4">
      <w:pPr>
        <w:tabs>
          <w:tab w:val="left" w:pos="1640"/>
          <w:tab w:val="left" w:pos="3740"/>
          <w:tab w:val="left" w:pos="5860"/>
          <w:tab w:val="left" w:pos="8000"/>
        </w:tabs>
        <w:spacing w:before="60"/>
      </w:pPr>
      <w:r w:rsidRPr="00BF552D">
        <w:rPr>
          <w:b/>
        </w:rPr>
        <w:t xml:space="preserve">Question </w:t>
      </w:r>
      <w:r w:rsidR="00BE34BA" w:rsidRPr="00BF552D">
        <w:rPr>
          <w:b/>
        </w:rPr>
        <w:t>10</w:t>
      </w:r>
      <w:r w:rsidRPr="00BF552D">
        <w:rPr>
          <w:b/>
        </w:rPr>
        <w:t xml:space="preserve">. </w:t>
      </w:r>
      <w:r w:rsidRPr="00BF552D">
        <w:rPr>
          <w:b/>
        </w:rPr>
        <w:tab/>
      </w:r>
      <w:r w:rsidR="00662327" w:rsidRPr="00BF552D">
        <w:rPr>
          <w:b/>
          <w:bCs/>
        </w:rPr>
        <w:t>A</w:t>
      </w:r>
      <w:r w:rsidR="00662327" w:rsidRPr="00BF552D">
        <w:t>. behave</w:t>
      </w:r>
      <w:r w:rsidR="00662327" w:rsidRPr="00BF552D">
        <w:tab/>
      </w:r>
      <w:r w:rsidR="00662327" w:rsidRPr="00BF552D">
        <w:rPr>
          <w:b/>
          <w:bCs/>
        </w:rPr>
        <w:t>B</w:t>
      </w:r>
      <w:r w:rsidR="00662327" w:rsidRPr="00BF552D">
        <w:t>. enter</w:t>
      </w:r>
      <w:r w:rsidR="00662327" w:rsidRPr="00BF552D">
        <w:tab/>
      </w:r>
      <w:r w:rsidR="00662327" w:rsidRPr="00BF552D">
        <w:rPr>
          <w:b/>
          <w:bCs/>
        </w:rPr>
        <w:t>C</w:t>
      </w:r>
      <w:r w:rsidR="00662327" w:rsidRPr="00BF552D">
        <w:t>. allow</w:t>
      </w:r>
      <w:r w:rsidR="00662327" w:rsidRPr="00BF552D">
        <w:tab/>
      </w:r>
      <w:r w:rsidR="00662327" w:rsidRPr="00BF552D">
        <w:rPr>
          <w:b/>
          <w:bCs/>
        </w:rPr>
        <w:t>D</w:t>
      </w:r>
      <w:r w:rsidR="00662327" w:rsidRPr="00BF552D">
        <w:t>. relax</w:t>
      </w:r>
    </w:p>
    <w:p w14:paraId="6401440B" w14:textId="696B8AA7" w:rsidR="004A21A4" w:rsidRPr="00BF552D" w:rsidRDefault="00DE4CCB" w:rsidP="004A21A4">
      <w:pPr>
        <w:tabs>
          <w:tab w:val="left" w:pos="1640"/>
          <w:tab w:val="left" w:pos="3740"/>
          <w:tab w:val="left" w:pos="5860"/>
          <w:tab w:val="left" w:pos="8000"/>
        </w:tabs>
        <w:spacing w:before="60"/>
      </w:pPr>
      <w:r w:rsidRPr="00BF552D">
        <w:rPr>
          <w:b/>
        </w:rPr>
        <w:t xml:space="preserve">Question </w:t>
      </w:r>
      <w:r w:rsidR="00BE34BA" w:rsidRPr="00BF552D">
        <w:rPr>
          <w:b/>
        </w:rPr>
        <w:t>11</w:t>
      </w:r>
      <w:r w:rsidRPr="00BF552D">
        <w:rPr>
          <w:b/>
        </w:rPr>
        <w:t xml:space="preserve">. </w:t>
      </w:r>
      <w:r w:rsidRPr="00BF552D">
        <w:rPr>
          <w:b/>
        </w:rPr>
        <w:tab/>
        <w:t>A.</w:t>
      </w:r>
      <w:r w:rsidR="00F1196F" w:rsidRPr="00BF552D">
        <w:rPr>
          <w:b/>
        </w:rPr>
        <w:t xml:space="preserve"> </w:t>
      </w:r>
      <w:r w:rsidRPr="00BF552D">
        <w:t xml:space="preserve">mountaineer </w:t>
      </w:r>
      <w:r w:rsidRPr="00BF552D">
        <w:rPr>
          <w:b/>
        </w:rPr>
        <w:tab/>
        <w:t>B.</w:t>
      </w:r>
      <w:r w:rsidR="00F1196F" w:rsidRPr="00BF552D">
        <w:rPr>
          <w:b/>
        </w:rPr>
        <w:t xml:space="preserve"> </w:t>
      </w:r>
      <w:r w:rsidRPr="00BF552D">
        <w:t xml:space="preserve">engineer </w:t>
      </w:r>
      <w:r w:rsidRPr="00BF552D">
        <w:rPr>
          <w:b/>
        </w:rPr>
        <w:tab/>
        <w:t>C.</w:t>
      </w:r>
      <w:r w:rsidR="00F1196F" w:rsidRPr="00BF552D">
        <w:rPr>
          <w:b/>
        </w:rPr>
        <w:t xml:space="preserve"> </w:t>
      </w:r>
      <w:r w:rsidRPr="00BF552D">
        <w:t xml:space="preserve">suggestion </w:t>
      </w:r>
      <w:r w:rsidRPr="00BF552D">
        <w:rPr>
          <w:b/>
        </w:rPr>
        <w:tab/>
        <w:t>D.</w:t>
      </w:r>
      <w:r w:rsidR="00F1196F" w:rsidRPr="00BF552D">
        <w:rPr>
          <w:b/>
        </w:rPr>
        <w:t xml:space="preserve"> </w:t>
      </w:r>
      <w:r w:rsidRPr="00BF552D">
        <w:t xml:space="preserve">pioneer </w:t>
      </w:r>
    </w:p>
    <w:p w14:paraId="116E06A0" w14:textId="77777777" w:rsidR="00BF552D" w:rsidRPr="00BF552D" w:rsidRDefault="00BF552D" w:rsidP="00BF552D">
      <w:pPr>
        <w:pStyle w:val="Normal0"/>
        <w:jc w:val="both"/>
        <w:rPr>
          <w:b/>
          <w:bCs/>
          <w:i/>
          <w:iCs/>
        </w:rPr>
      </w:pPr>
    </w:p>
    <w:p w14:paraId="1F9C455F" w14:textId="77777777" w:rsidR="004A21A4" w:rsidRPr="00BF552D" w:rsidRDefault="00DE4CCB" w:rsidP="00BF552D">
      <w:pPr>
        <w:pStyle w:val="Normal0"/>
        <w:jc w:val="both"/>
      </w:pPr>
      <w:r w:rsidRPr="00BF552D">
        <w:rPr>
          <w:b/>
          <w:bCs/>
          <w:i/>
          <w:iCs/>
        </w:rPr>
        <w:t>Mark the letter A, B, C, or D on your answer sheet to indicate the sentence that is CLOSEST in meaning to the sentence given in each of the following questions</w:t>
      </w:r>
      <w:r w:rsidRPr="00BF552D">
        <w:t xml:space="preserve">. </w:t>
      </w:r>
    </w:p>
    <w:p w14:paraId="491E0C27" w14:textId="37BAED87" w:rsidR="004A21A4" w:rsidRPr="00BF552D" w:rsidRDefault="00DE4CCB" w:rsidP="004A21A4">
      <w:pPr>
        <w:pStyle w:val="Normal0"/>
        <w:spacing w:before="60"/>
        <w:jc w:val="both"/>
      </w:pPr>
      <w:r w:rsidRPr="00BF552D">
        <w:rPr>
          <w:b/>
        </w:rPr>
        <w:t>Question 1</w:t>
      </w:r>
      <w:r w:rsidR="00663CE3" w:rsidRPr="00BF552D">
        <w:rPr>
          <w:b/>
        </w:rPr>
        <w:t>2</w:t>
      </w:r>
      <w:r w:rsidRPr="00BF552D">
        <w:rPr>
          <w:b/>
        </w:rPr>
        <w:t xml:space="preserve">. </w:t>
      </w:r>
      <w:r w:rsidRPr="00BF552D">
        <w:t>It was eight years ago when it last snowed in Sa Pa.</w:t>
      </w:r>
    </w:p>
    <w:p w14:paraId="20C50851" w14:textId="187EBFD6"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t>The last time it snowed in Sa Pa was eight years ago.</w:t>
      </w:r>
    </w:p>
    <w:p w14:paraId="41DCBE3A" w14:textId="5192352E" w:rsidR="004A21A4" w:rsidRPr="00BF552D" w:rsidRDefault="00DE4CCB">
      <w:pPr>
        <w:tabs>
          <w:tab w:val="left" w:pos="280"/>
        </w:tabs>
        <w:spacing w:before="60"/>
        <w:ind w:left="292" w:hanging="292"/>
      </w:pPr>
      <w:r w:rsidRPr="00BF552D">
        <w:rPr>
          <w:b/>
        </w:rPr>
        <w:tab/>
        <w:t>B.</w:t>
      </w:r>
      <w:r w:rsidR="00F1196F" w:rsidRPr="00BF552D">
        <w:rPr>
          <w:b/>
        </w:rPr>
        <w:t xml:space="preserve"> </w:t>
      </w:r>
      <w:r w:rsidRPr="00BF552D">
        <w:t>Finally after eight years, it snowed in Sa Pa.</w:t>
      </w:r>
    </w:p>
    <w:p w14:paraId="4C7A96C1" w14:textId="710F07A4"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t>It was said that it snowed eight years in Sa Pa.</w:t>
      </w:r>
    </w:p>
    <w:p w14:paraId="15F6423B" w14:textId="68A507ED"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t>For eight years now, it has been snowing in Sa Pa.</w:t>
      </w:r>
    </w:p>
    <w:p w14:paraId="23579C4A" w14:textId="761E7ACE" w:rsidR="004A21A4" w:rsidRPr="00BF552D" w:rsidRDefault="00DE4CCB" w:rsidP="004A21A4">
      <w:pPr>
        <w:pStyle w:val="Normal0"/>
        <w:spacing w:before="60"/>
        <w:jc w:val="both"/>
      </w:pPr>
      <w:r w:rsidRPr="00BF552D">
        <w:rPr>
          <w:b/>
        </w:rPr>
        <w:lastRenderedPageBreak/>
        <w:t>Question 1</w:t>
      </w:r>
      <w:r w:rsidR="00663CE3" w:rsidRPr="00BF552D">
        <w:rPr>
          <w:b/>
        </w:rPr>
        <w:t>3</w:t>
      </w:r>
      <w:r w:rsidRPr="00BF552D">
        <w:rPr>
          <w:b/>
        </w:rPr>
        <w:t xml:space="preserve">. </w:t>
      </w:r>
      <w:r w:rsidRPr="00BF552D">
        <w:t>She wanted to avoid an argument, so she said nothing.</w:t>
      </w:r>
    </w:p>
    <w:p w14:paraId="731387F7" w14:textId="1E2DF7ED"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t>She avoided an argument because she said nothing.</w:t>
      </w:r>
    </w:p>
    <w:p w14:paraId="4F53FAB4" w14:textId="0F19F7F3" w:rsidR="004A21A4" w:rsidRPr="00BF552D" w:rsidRDefault="00DE4CCB">
      <w:pPr>
        <w:tabs>
          <w:tab w:val="left" w:pos="280"/>
        </w:tabs>
        <w:spacing w:before="60"/>
        <w:ind w:left="292" w:hanging="292"/>
      </w:pPr>
      <w:r w:rsidRPr="00BF552D">
        <w:rPr>
          <w:b/>
        </w:rPr>
        <w:tab/>
        <w:t>B.</w:t>
      </w:r>
      <w:r w:rsidR="00F1196F" w:rsidRPr="00BF552D">
        <w:rPr>
          <w:b/>
        </w:rPr>
        <w:t xml:space="preserve"> </w:t>
      </w:r>
      <w:r w:rsidRPr="00BF552D">
        <w:t>She didn’t say a word to avoid an argument</w:t>
      </w:r>
      <w:r w:rsidR="003B4426" w:rsidRPr="00BF552D">
        <w:t>.</w:t>
      </w:r>
      <w:r w:rsidRPr="00BF552D">
        <w:t xml:space="preserve"> </w:t>
      </w:r>
    </w:p>
    <w:p w14:paraId="63C59B7D" w14:textId="0EEC5B73"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t>She had nothing to say to avoid an argument.</w:t>
      </w:r>
    </w:p>
    <w:p w14:paraId="2EEAEAEB" w14:textId="1C7CF0D8"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t>She had nothing to say to avoid argument.</w:t>
      </w:r>
    </w:p>
    <w:p w14:paraId="0543116A" w14:textId="3D9186FD" w:rsidR="004A21A4" w:rsidRPr="00BF552D" w:rsidRDefault="00DE4CCB" w:rsidP="004A21A4">
      <w:pPr>
        <w:pStyle w:val="Normal0"/>
        <w:spacing w:before="60"/>
        <w:jc w:val="both"/>
      </w:pPr>
      <w:r w:rsidRPr="00BF552D">
        <w:rPr>
          <w:b/>
        </w:rPr>
        <w:t>Question 1</w:t>
      </w:r>
      <w:r w:rsidR="00663CE3" w:rsidRPr="00BF552D">
        <w:rPr>
          <w:b/>
        </w:rPr>
        <w:t>4</w:t>
      </w:r>
      <w:r w:rsidRPr="00BF552D">
        <w:rPr>
          <w:b/>
        </w:rPr>
        <w:t xml:space="preserve">. </w:t>
      </w:r>
      <w:r w:rsidRPr="00BF552D">
        <w:t>The computer speakers were so powerful that I nearly went deaf.</w:t>
      </w:r>
    </w:p>
    <w:p w14:paraId="78FFD364" w14:textId="00304C70" w:rsidR="004A21A4" w:rsidRPr="00BF552D" w:rsidRDefault="00DE4CCB">
      <w:pPr>
        <w:tabs>
          <w:tab w:val="left" w:pos="280"/>
        </w:tabs>
        <w:spacing w:before="60"/>
        <w:ind w:left="292" w:hanging="292"/>
      </w:pPr>
      <w:r w:rsidRPr="00BF552D">
        <w:rPr>
          <w:b/>
        </w:rPr>
        <w:tab/>
        <w:t>A.</w:t>
      </w:r>
      <w:r w:rsidR="00F1196F" w:rsidRPr="00BF552D">
        <w:rPr>
          <w:b/>
        </w:rPr>
        <w:t xml:space="preserve"> </w:t>
      </w:r>
      <w:r w:rsidRPr="00BF552D">
        <w:t>The computer speakers were too powerful for me to hear.</w:t>
      </w:r>
    </w:p>
    <w:p w14:paraId="095D92E6" w14:textId="57F1207B" w:rsidR="004A21A4" w:rsidRPr="00BF552D" w:rsidRDefault="00DE4CCB">
      <w:pPr>
        <w:tabs>
          <w:tab w:val="left" w:pos="280"/>
        </w:tabs>
        <w:spacing w:before="60"/>
        <w:ind w:left="292" w:hanging="292"/>
      </w:pPr>
      <w:r w:rsidRPr="00BF552D">
        <w:rPr>
          <w:b/>
        </w:rPr>
        <w:tab/>
        <w:t>B.</w:t>
      </w:r>
      <w:r w:rsidR="00F1196F" w:rsidRPr="00BF552D">
        <w:rPr>
          <w:b/>
        </w:rPr>
        <w:t xml:space="preserve"> </w:t>
      </w:r>
      <w:r w:rsidRPr="00BF552D">
        <w:t>I went deaf because of powerful computer speakers.</w:t>
      </w:r>
    </w:p>
    <w:p w14:paraId="65D946DD" w14:textId="5877E693" w:rsidR="004A21A4" w:rsidRPr="00BF552D" w:rsidRDefault="00DE4CCB">
      <w:pPr>
        <w:tabs>
          <w:tab w:val="left" w:pos="280"/>
        </w:tabs>
        <w:spacing w:before="60"/>
        <w:ind w:left="292" w:hanging="292"/>
      </w:pPr>
      <w:r w:rsidRPr="00BF552D">
        <w:rPr>
          <w:b/>
        </w:rPr>
        <w:tab/>
        <w:t>C.</w:t>
      </w:r>
      <w:r w:rsidR="00F1196F" w:rsidRPr="00BF552D">
        <w:rPr>
          <w:b/>
        </w:rPr>
        <w:t xml:space="preserve"> </w:t>
      </w:r>
      <w:r w:rsidRPr="00BF552D">
        <w:t>It was such powerful computer speaker</w:t>
      </w:r>
      <w:r w:rsidRPr="00BF552D">
        <w:rPr>
          <w:lang w:val="vi-VN"/>
        </w:rPr>
        <w:t>s</w:t>
      </w:r>
      <w:r w:rsidRPr="00BF552D">
        <w:t xml:space="preserve"> that I nearly went deaf.</w:t>
      </w:r>
    </w:p>
    <w:p w14:paraId="5B8066CC" w14:textId="0AD5801B" w:rsidR="004A21A4" w:rsidRPr="00BF552D" w:rsidRDefault="00DE4CCB">
      <w:pPr>
        <w:tabs>
          <w:tab w:val="left" w:pos="280"/>
        </w:tabs>
        <w:spacing w:before="60"/>
        <w:ind w:left="292" w:hanging="292"/>
      </w:pPr>
      <w:r w:rsidRPr="00BF552D">
        <w:rPr>
          <w:b/>
        </w:rPr>
        <w:tab/>
        <w:t>D.</w:t>
      </w:r>
      <w:r w:rsidR="00F1196F" w:rsidRPr="00BF552D">
        <w:rPr>
          <w:b/>
        </w:rPr>
        <w:t xml:space="preserve"> </w:t>
      </w:r>
      <w:r w:rsidRPr="00BF552D">
        <w:t>It was so powerful that I nearly went deaf.</w:t>
      </w:r>
    </w:p>
    <w:p w14:paraId="6549C7C0" w14:textId="77777777" w:rsidR="00BF552D" w:rsidRDefault="00BF552D" w:rsidP="00BF552D">
      <w:pPr>
        <w:pStyle w:val="Normal0"/>
        <w:jc w:val="both"/>
        <w:rPr>
          <w:b/>
          <w:bCs/>
          <w:i/>
          <w:iCs/>
          <w:noProof/>
        </w:rPr>
      </w:pPr>
    </w:p>
    <w:p w14:paraId="67F48A21" w14:textId="77777777" w:rsidR="004A21A4" w:rsidRPr="00BF552D" w:rsidRDefault="00DE4CCB" w:rsidP="00BF552D">
      <w:pPr>
        <w:pStyle w:val="Normal0"/>
        <w:jc w:val="both"/>
      </w:pPr>
      <w:r w:rsidRPr="00BF552D">
        <w:rPr>
          <w:b/>
          <w:bCs/>
          <w:i/>
          <w:iCs/>
          <w:noProof/>
        </w:rPr>
        <w:t>Mark the letter A, B, C, or D on your answer sheet to indicate the most suitable response to complete each of the following exchanges.</w:t>
      </w:r>
    </w:p>
    <w:p w14:paraId="2B641504" w14:textId="462A0B04" w:rsidR="004A21A4" w:rsidRPr="00BF552D" w:rsidRDefault="00DE4CCB" w:rsidP="004A21A4">
      <w:pPr>
        <w:pStyle w:val="Normal0"/>
        <w:spacing w:before="60"/>
        <w:jc w:val="both"/>
      </w:pPr>
      <w:r w:rsidRPr="00BF552D">
        <w:rPr>
          <w:b/>
        </w:rPr>
        <w:t>Question 1</w:t>
      </w:r>
      <w:r w:rsidR="00663CE3" w:rsidRPr="00BF552D">
        <w:rPr>
          <w:b/>
        </w:rPr>
        <w:t>5</w:t>
      </w:r>
      <w:r w:rsidRPr="00BF552D">
        <w:rPr>
          <w:b/>
        </w:rPr>
        <w:t xml:space="preserve">. </w:t>
      </w:r>
      <w:r w:rsidRPr="00BF552D">
        <w:t xml:space="preserve">- Mai: “Thanks for your nice gift on my birthday, Nam.”  </w:t>
      </w:r>
    </w:p>
    <w:p w14:paraId="39870C0D" w14:textId="12FD0D26" w:rsidR="004A21A4" w:rsidRPr="00BF552D" w:rsidRDefault="00DE4CCB" w:rsidP="004A21A4">
      <w:pPr>
        <w:pStyle w:val="Normal0"/>
        <w:spacing w:before="60"/>
        <w:ind w:firstLine="280"/>
        <w:jc w:val="both"/>
      </w:pPr>
      <w:r w:rsidRPr="00BF552D">
        <w:t>- Nam: “</w:t>
      </w:r>
      <w:r w:rsidR="00A94F95" w:rsidRPr="00BF552D">
        <w:t>…………. .</w:t>
      </w:r>
      <w:r w:rsidRPr="00BF552D">
        <w:t>”</w:t>
      </w:r>
    </w:p>
    <w:p w14:paraId="0CE62126" w14:textId="47644E04" w:rsidR="004A21A4" w:rsidRPr="00BF552D" w:rsidRDefault="00DE4CCB">
      <w:pPr>
        <w:tabs>
          <w:tab w:val="left" w:pos="280"/>
          <w:tab w:val="left" w:pos="5240"/>
        </w:tabs>
        <w:spacing w:before="60"/>
      </w:pPr>
      <w:r w:rsidRPr="00BF552D">
        <w:rPr>
          <w:b/>
        </w:rPr>
        <w:tab/>
        <w:t>A.</w:t>
      </w:r>
      <w:r w:rsidR="0068074C" w:rsidRPr="00BF552D">
        <w:rPr>
          <w:b/>
        </w:rPr>
        <w:t xml:space="preserve"> </w:t>
      </w:r>
      <w:r w:rsidRPr="00BF552D">
        <w:t>Not at all. I’m glad you like it</w:t>
      </w:r>
      <w:r w:rsidRPr="00BF552D">
        <w:rPr>
          <w:b/>
        </w:rPr>
        <w:tab/>
        <w:t>B.</w:t>
      </w:r>
      <w:r w:rsidR="0068074C" w:rsidRPr="00BF552D">
        <w:rPr>
          <w:b/>
        </w:rPr>
        <w:t xml:space="preserve"> </w:t>
      </w:r>
      <w:r w:rsidRPr="00BF552D">
        <w:t>You’re welcome</w:t>
      </w:r>
    </w:p>
    <w:p w14:paraId="73925AC9" w14:textId="6E11C94A" w:rsidR="004A21A4" w:rsidRPr="00BF552D" w:rsidRDefault="00DE4CCB">
      <w:pPr>
        <w:tabs>
          <w:tab w:val="left" w:pos="280"/>
          <w:tab w:val="left" w:pos="5240"/>
        </w:tabs>
        <w:spacing w:before="60"/>
      </w:pPr>
      <w:r w:rsidRPr="00BF552D">
        <w:rPr>
          <w:b/>
        </w:rPr>
        <w:tab/>
        <w:t>C.</w:t>
      </w:r>
      <w:r w:rsidR="0068074C" w:rsidRPr="00BF552D">
        <w:rPr>
          <w:b/>
        </w:rPr>
        <w:t xml:space="preserve"> </w:t>
      </w:r>
      <w:r w:rsidRPr="00BF552D">
        <w:t>I agree with you</w:t>
      </w:r>
      <w:r w:rsidRPr="00BF552D">
        <w:rPr>
          <w:b/>
        </w:rPr>
        <w:tab/>
        <w:t>D.</w:t>
      </w:r>
      <w:r w:rsidR="0068074C" w:rsidRPr="00BF552D">
        <w:rPr>
          <w:b/>
        </w:rPr>
        <w:t xml:space="preserve"> </w:t>
      </w:r>
      <w:r w:rsidRPr="00BF552D">
        <w:t>Oh, I don’t know</w:t>
      </w:r>
    </w:p>
    <w:p w14:paraId="50B1C2C3" w14:textId="46DD7A02" w:rsidR="004A21A4" w:rsidRPr="00BF552D" w:rsidRDefault="00DE4CCB" w:rsidP="004A21A4">
      <w:pPr>
        <w:pStyle w:val="Normal0"/>
        <w:spacing w:before="60"/>
        <w:jc w:val="both"/>
      </w:pPr>
      <w:r w:rsidRPr="00BF552D">
        <w:rPr>
          <w:b/>
        </w:rPr>
        <w:t>Question 1</w:t>
      </w:r>
      <w:r w:rsidR="00663CE3" w:rsidRPr="00BF552D">
        <w:rPr>
          <w:b/>
        </w:rPr>
        <w:t>6</w:t>
      </w:r>
      <w:r w:rsidRPr="00BF552D">
        <w:rPr>
          <w:b/>
        </w:rPr>
        <w:t xml:space="preserve">. </w:t>
      </w:r>
      <w:r w:rsidRPr="00BF552D">
        <w:t>Linda: “I wonder if you would like to come to my house for dinner next Saturday</w:t>
      </w:r>
      <w:r w:rsidR="0068074C" w:rsidRPr="00BF552D">
        <w:t>.”</w:t>
      </w:r>
    </w:p>
    <w:p w14:paraId="4E89827D" w14:textId="1263CB31" w:rsidR="004A21A4" w:rsidRPr="00BF552D" w:rsidRDefault="00DE4CCB" w:rsidP="004A21A4">
      <w:pPr>
        <w:pStyle w:val="Normal0"/>
        <w:spacing w:before="60"/>
        <w:ind w:firstLine="280"/>
        <w:jc w:val="both"/>
      </w:pPr>
      <w:r w:rsidRPr="00BF552D">
        <w:t>Tom: “</w:t>
      </w:r>
      <w:r w:rsidR="00A94F95" w:rsidRPr="00BF552D">
        <w:t xml:space="preserve">…………. </w:t>
      </w:r>
      <w:r w:rsidR="0068074C" w:rsidRPr="00BF552D">
        <w:t>.</w:t>
      </w:r>
      <w:r w:rsidRPr="00BF552D">
        <w:t>”</w:t>
      </w:r>
    </w:p>
    <w:p w14:paraId="0C5FD279" w14:textId="202A0353" w:rsidR="004A21A4" w:rsidRPr="00BF552D" w:rsidRDefault="00DE4CCB">
      <w:pPr>
        <w:tabs>
          <w:tab w:val="left" w:pos="280"/>
        </w:tabs>
        <w:spacing w:before="60"/>
        <w:ind w:left="292" w:hanging="292"/>
      </w:pPr>
      <w:r w:rsidRPr="00BF552D">
        <w:rPr>
          <w:b/>
        </w:rPr>
        <w:tab/>
        <w:t>A.</w:t>
      </w:r>
      <w:r w:rsidR="0068074C" w:rsidRPr="00BF552D">
        <w:rPr>
          <w:b/>
        </w:rPr>
        <w:t xml:space="preserve"> </w:t>
      </w:r>
      <w:r w:rsidRPr="00BF552D">
        <w:t>Yes, please</w:t>
      </w:r>
    </w:p>
    <w:p w14:paraId="531A365C" w14:textId="06CE50A9" w:rsidR="004A21A4" w:rsidRPr="00BF552D" w:rsidRDefault="00DE4CCB">
      <w:pPr>
        <w:tabs>
          <w:tab w:val="left" w:pos="280"/>
        </w:tabs>
        <w:spacing w:before="60"/>
        <w:ind w:left="292" w:hanging="292"/>
      </w:pPr>
      <w:r w:rsidRPr="00BF552D">
        <w:rPr>
          <w:b/>
        </w:rPr>
        <w:tab/>
        <w:t>B.</w:t>
      </w:r>
      <w:r w:rsidR="0068074C" w:rsidRPr="00BF552D">
        <w:rPr>
          <w:b/>
        </w:rPr>
        <w:t xml:space="preserve"> </w:t>
      </w:r>
      <w:r w:rsidRPr="00BF552D">
        <w:t>I’d love to, but I have another appointment</w:t>
      </w:r>
    </w:p>
    <w:p w14:paraId="2FA44F6C" w14:textId="33F91E24" w:rsidR="004A21A4" w:rsidRPr="00BF552D" w:rsidRDefault="00DE4CCB">
      <w:pPr>
        <w:tabs>
          <w:tab w:val="left" w:pos="280"/>
        </w:tabs>
        <w:spacing w:before="60"/>
        <w:ind w:left="292" w:hanging="292"/>
      </w:pPr>
      <w:r w:rsidRPr="00BF552D">
        <w:rPr>
          <w:b/>
        </w:rPr>
        <w:tab/>
        <w:t>C.</w:t>
      </w:r>
      <w:r w:rsidR="0068074C" w:rsidRPr="00BF552D">
        <w:rPr>
          <w:b/>
        </w:rPr>
        <w:t xml:space="preserve"> </w:t>
      </w:r>
      <w:r w:rsidRPr="00BF552D">
        <w:t>Thanks. You’re very nice</w:t>
      </w:r>
    </w:p>
    <w:p w14:paraId="4D87C092" w14:textId="77060E23" w:rsidR="004A21A4" w:rsidRPr="00BF552D" w:rsidRDefault="00DE4CCB">
      <w:pPr>
        <w:tabs>
          <w:tab w:val="left" w:pos="280"/>
        </w:tabs>
        <w:spacing w:before="60"/>
        <w:ind w:left="292" w:hanging="292"/>
      </w:pPr>
      <w:r w:rsidRPr="00BF552D">
        <w:rPr>
          <w:b/>
        </w:rPr>
        <w:tab/>
        <w:t>D.</w:t>
      </w:r>
      <w:r w:rsidR="0068074C" w:rsidRPr="00BF552D">
        <w:rPr>
          <w:b/>
        </w:rPr>
        <w:t xml:space="preserve"> </w:t>
      </w:r>
      <w:r w:rsidRPr="00BF552D">
        <w:t>Sure, but I’d rather not</w:t>
      </w:r>
    </w:p>
    <w:p w14:paraId="510E5CF9" w14:textId="77777777" w:rsidR="008941A3" w:rsidRDefault="008941A3" w:rsidP="008941A3">
      <w:pPr>
        <w:pStyle w:val="Normal0"/>
        <w:jc w:val="both"/>
        <w:rPr>
          <w:b/>
          <w:bCs/>
          <w:i/>
          <w:iCs/>
        </w:rPr>
      </w:pPr>
    </w:p>
    <w:p w14:paraId="6BF36ED0" w14:textId="77777777" w:rsidR="004A21A4" w:rsidRPr="00BF552D" w:rsidRDefault="00DE4CCB" w:rsidP="008941A3">
      <w:pPr>
        <w:pStyle w:val="Normal0"/>
        <w:jc w:val="both"/>
        <w:rPr>
          <w:b/>
          <w:bCs/>
          <w:i/>
          <w:iCs/>
        </w:rPr>
      </w:pPr>
      <w:r w:rsidRPr="00BF552D">
        <w:rPr>
          <w:b/>
          <w:bCs/>
          <w:i/>
          <w:iCs/>
        </w:rPr>
        <w:t>Read the following passage and mark the letter A, B, C or D on your answer sheet to indicate the correct answer to each of the following question</w:t>
      </w:r>
      <w:r w:rsidRPr="00BF552D">
        <w:rPr>
          <w:b/>
          <w:bCs/>
          <w:i/>
          <w:iCs/>
          <w:lang w:val="vi-VN"/>
        </w:rPr>
        <w:t>s.</w:t>
      </w:r>
    </w:p>
    <w:p w14:paraId="74EF103B" w14:textId="77777777" w:rsidR="004A21A4" w:rsidRPr="00BF552D" w:rsidRDefault="00DE4CCB" w:rsidP="004A21A4">
      <w:pPr>
        <w:pStyle w:val="Normal0"/>
        <w:tabs>
          <w:tab w:val="left" w:pos="180"/>
          <w:tab w:val="left" w:pos="360"/>
          <w:tab w:val="left" w:pos="540"/>
          <w:tab w:val="left" w:pos="2520"/>
          <w:tab w:val="left" w:pos="2880"/>
          <w:tab w:val="left" w:pos="4500"/>
          <w:tab w:val="left" w:pos="5400"/>
          <w:tab w:val="left" w:pos="6300"/>
          <w:tab w:val="left" w:pos="7920"/>
        </w:tabs>
        <w:spacing w:before="60"/>
        <w:ind w:firstLine="280"/>
        <w:jc w:val="both"/>
      </w:pPr>
      <w:r w:rsidRPr="00BF552D">
        <w:t>Everybody loves the giant panda. That was clear from enthusiasm welcome New Yorkers gave to Ling Ling and Yong Yong when they arrive at the Bronx zoo in May. The cuddly black and white pair were on loan for six months from China’s Beijing Zoo, and it was estimated that more than one million people visited them in New York before they left for a zoo in Tampa, Florida in early November.</w:t>
      </w:r>
    </w:p>
    <w:p w14:paraId="124E8C37" w14:textId="77777777" w:rsidR="004A21A4" w:rsidRPr="00BF552D" w:rsidRDefault="00DE4CCB" w:rsidP="004A21A4">
      <w:pPr>
        <w:pStyle w:val="Normal0"/>
        <w:tabs>
          <w:tab w:val="left" w:pos="180"/>
          <w:tab w:val="left" w:pos="360"/>
          <w:tab w:val="left" w:pos="540"/>
          <w:tab w:val="left" w:pos="2520"/>
          <w:tab w:val="left" w:pos="2880"/>
          <w:tab w:val="left" w:pos="4500"/>
          <w:tab w:val="left" w:pos="5400"/>
          <w:tab w:val="left" w:pos="6300"/>
          <w:tab w:val="left" w:pos="7920"/>
        </w:tabs>
        <w:spacing w:before="60"/>
        <w:ind w:firstLine="280"/>
        <w:jc w:val="both"/>
      </w:pPr>
      <w:r w:rsidRPr="00BF552D">
        <w:tab/>
      </w:r>
      <w:r w:rsidRPr="00BF552D">
        <w:tab/>
        <w:t>The giant panda, unfortunately, is an endangered species. Only about 700 are left in the wild, most of them living on reserves in China’s Sichua Province. Despite conservation efforts on the part of the Chinese government and scientist worldwide, the population continues to decline as human beings cut down bamboo, the panda’s primary food.</w:t>
      </w:r>
    </w:p>
    <w:p w14:paraId="6A65D94B" w14:textId="77777777" w:rsidR="004A21A4" w:rsidRPr="00BF552D" w:rsidRDefault="00DE4CCB" w:rsidP="004A21A4">
      <w:pPr>
        <w:pStyle w:val="Normal0"/>
        <w:tabs>
          <w:tab w:val="left" w:pos="180"/>
          <w:tab w:val="left" w:pos="360"/>
          <w:tab w:val="left" w:pos="540"/>
          <w:tab w:val="left" w:pos="2520"/>
          <w:tab w:val="left" w:pos="2880"/>
          <w:tab w:val="left" w:pos="4500"/>
          <w:tab w:val="left" w:pos="5400"/>
          <w:tab w:val="left" w:pos="6300"/>
          <w:tab w:val="left" w:pos="7920"/>
        </w:tabs>
        <w:spacing w:before="60"/>
        <w:ind w:firstLine="280"/>
        <w:jc w:val="both"/>
      </w:pPr>
      <w:r w:rsidRPr="00BF552D">
        <w:tab/>
      </w:r>
      <w:r w:rsidRPr="00BF552D">
        <w:tab/>
        <w:t>Can the panda be saved? Of course. All it need is bamboo and peace. Every panda population should have at least two bamboo species available to lessen the impact of die off. Bamboo at low elevations must be preserved or replanted. Existing reserves need to be expanded and new reserves created. Poaching must be controlled. Zoos must improve captive breeding to provide more pandas for their original home.</w:t>
      </w:r>
    </w:p>
    <w:p w14:paraId="604DFEBE" w14:textId="77777777" w:rsidR="004A21A4" w:rsidRPr="00BF552D" w:rsidRDefault="00DE4CCB" w:rsidP="004A21A4">
      <w:pPr>
        <w:pStyle w:val="Normal0"/>
        <w:tabs>
          <w:tab w:val="left" w:pos="180"/>
          <w:tab w:val="left" w:pos="360"/>
          <w:tab w:val="left" w:pos="540"/>
          <w:tab w:val="left" w:pos="2520"/>
          <w:tab w:val="left" w:pos="2880"/>
          <w:tab w:val="left" w:pos="4500"/>
          <w:tab w:val="left" w:pos="5400"/>
          <w:tab w:val="left" w:pos="6300"/>
          <w:tab w:val="left" w:pos="7920"/>
        </w:tabs>
        <w:spacing w:before="60"/>
        <w:ind w:firstLine="280"/>
        <w:jc w:val="both"/>
      </w:pPr>
      <w:r w:rsidRPr="00BF552D">
        <w:tab/>
      </w:r>
      <w:r w:rsidRPr="00BF552D">
        <w:tab/>
        <w:t>China’s Ministry of Forestry and the World Wildlife Fund are continuing their collaborative effort on the panda’s behalf, guided by the spirit of their Joint  the agreement that needs: “The giant panda is not only the precious property of the China people, but also a precious natural heritage of concern to people all over the world.”</w:t>
      </w:r>
    </w:p>
    <w:p w14:paraId="4F3626EC" w14:textId="1152EF88" w:rsidR="004A21A4" w:rsidRPr="00BF552D" w:rsidRDefault="00DE4CCB" w:rsidP="004A21A4">
      <w:pPr>
        <w:pStyle w:val="Normal0"/>
        <w:tabs>
          <w:tab w:val="left" w:pos="180"/>
          <w:tab w:val="left" w:pos="360"/>
          <w:tab w:val="left" w:pos="540"/>
          <w:tab w:val="left" w:pos="2520"/>
          <w:tab w:val="left" w:pos="2880"/>
          <w:tab w:val="left" w:pos="4500"/>
          <w:tab w:val="left" w:pos="5400"/>
          <w:tab w:val="left" w:pos="6300"/>
          <w:tab w:val="left" w:pos="7920"/>
        </w:tabs>
        <w:spacing w:before="60"/>
        <w:jc w:val="both"/>
      </w:pPr>
      <w:r w:rsidRPr="00BF552D">
        <w:rPr>
          <w:b/>
        </w:rPr>
        <w:t>Question 1</w:t>
      </w:r>
      <w:r w:rsidR="00663CE3" w:rsidRPr="00BF552D">
        <w:rPr>
          <w:b/>
        </w:rPr>
        <w:t>7</w:t>
      </w:r>
      <w:r w:rsidRPr="00BF552D">
        <w:rPr>
          <w:b/>
        </w:rPr>
        <w:t xml:space="preserve">. </w:t>
      </w:r>
      <w:r w:rsidRPr="00BF552D">
        <w:t xml:space="preserve">The spirit of the Joint agreement between China’s Ministry of Forestry and the World Wildlife Fund about pandas is based on </w:t>
      </w:r>
      <w:r w:rsidR="0068074C" w:rsidRPr="00BF552D">
        <w:t>…………</w:t>
      </w:r>
      <w:r w:rsidR="00A94F95" w:rsidRPr="00BF552D">
        <w:t>….</w:t>
      </w:r>
      <w:r w:rsidR="0068074C" w:rsidRPr="00BF552D">
        <w:t>….</w:t>
      </w:r>
      <w:r w:rsidRPr="00BF552D">
        <w:t>_.</w:t>
      </w:r>
    </w:p>
    <w:p w14:paraId="6B800A84" w14:textId="0FE1D2F1" w:rsidR="004A21A4" w:rsidRPr="00BF552D" w:rsidRDefault="00DE4CCB">
      <w:pPr>
        <w:tabs>
          <w:tab w:val="left" w:pos="280"/>
        </w:tabs>
        <w:spacing w:before="60"/>
        <w:ind w:left="292" w:hanging="292"/>
      </w:pPr>
      <w:r w:rsidRPr="00BF552D">
        <w:rPr>
          <w:b/>
        </w:rPr>
        <w:tab/>
        <w:t>A.</w:t>
      </w:r>
      <w:r w:rsidR="0068074C" w:rsidRPr="00BF552D">
        <w:rPr>
          <w:b/>
        </w:rPr>
        <w:t xml:space="preserve"> </w:t>
      </w:r>
      <w:r w:rsidRPr="00BF552D">
        <w:t>saving pandas from efforts of people all over the world</w:t>
      </w:r>
    </w:p>
    <w:p w14:paraId="2A20618A" w14:textId="2D05338C" w:rsidR="004A21A4" w:rsidRPr="00BF552D" w:rsidRDefault="00DE4CCB">
      <w:pPr>
        <w:tabs>
          <w:tab w:val="left" w:pos="280"/>
        </w:tabs>
        <w:spacing w:before="60"/>
        <w:ind w:left="292" w:hanging="292"/>
      </w:pPr>
      <w:r w:rsidRPr="00BF552D">
        <w:rPr>
          <w:b/>
        </w:rPr>
        <w:tab/>
        <w:t>B.</w:t>
      </w:r>
      <w:r w:rsidR="0068074C" w:rsidRPr="00BF552D">
        <w:rPr>
          <w:b/>
        </w:rPr>
        <w:t xml:space="preserve"> </w:t>
      </w:r>
      <w:r w:rsidRPr="00BF552D">
        <w:t>the need to save pandas, the precious property of the Chinese people</w:t>
      </w:r>
    </w:p>
    <w:p w14:paraId="374AC114" w14:textId="3B9757A7" w:rsidR="004A21A4" w:rsidRPr="00BF552D" w:rsidRDefault="00DE4CCB">
      <w:pPr>
        <w:tabs>
          <w:tab w:val="left" w:pos="280"/>
        </w:tabs>
        <w:spacing w:before="60"/>
        <w:ind w:left="292" w:hanging="292"/>
      </w:pPr>
      <w:r w:rsidRPr="00BF552D">
        <w:rPr>
          <w:b/>
        </w:rPr>
        <w:tab/>
        <w:t>C.</w:t>
      </w:r>
      <w:r w:rsidR="0068074C" w:rsidRPr="00BF552D">
        <w:rPr>
          <w:b/>
        </w:rPr>
        <w:t xml:space="preserve"> </w:t>
      </w:r>
      <w:r w:rsidRPr="00BF552D">
        <w:t>the fact that the panda is a natural heritage of China and the whole world</w:t>
      </w:r>
    </w:p>
    <w:p w14:paraId="49DDDCDB" w14:textId="380A7AAF" w:rsidR="004A21A4" w:rsidRPr="00BF552D" w:rsidRDefault="00DE4CCB">
      <w:pPr>
        <w:tabs>
          <w:tab w:val="left" w:pos="280"/>
        </w:tabs>
        <w:spacing w:before="60"/>
        <w:ind w:left="292" w:hanging="292"/>
      </w:pPr>
      <w:r w:rsidRPr="00BF552D">
        <w:rPr>
          <w:b/>
        </w:rPr>
        <w:tab/>
        <w:t>D.</w:t>
      </w:r>
      <w:r w:rsidR="0068074C" w:rsidRPr="00BF552D">
        <w:rPr>
          <w:b/>
        </w:rPr>
        <w:t xml:space="preserve"> </w:t>
      </w:r>
      <w:r w:rsidRPr="00BF552D">
        <w:t>their collaborative effort</w:t>
      </w:r>
    </w:p>
    <w:p w14:paraId="5F6E8710" w14:textId="02F84F15" w:rsidR="004A21A4" w:rsidRPr="00BF552D" w:rsidRDefault="00DE4CCB" w:rsidP="004A21A4">
      <w:pPr>
        <w:pStyle w:val="Normal0"/>
        <w:tabs>
          <w:tab w:val="left" w:pos="180"/>
          <w:tab w:val="left" w:pos="360"/>
          <w:tab w:val="left" w:pos="540"/>
          <w:tab w:val="left" w:pos="2520"/>
          <w:tab w:val="left" w:pos="2880"/>
          <w:tab w:val="left" w:pos="4500"/>
          <w:tab w:val="left" w:pos="5400"/>
          <w:tab w:val="left" w:pos="6300"/>
          <w:tab w:val="left" w:pos="7920"/>
        </w:tabs>
        <w:spacing w:before="60"/>
        <w:jc w:val="both"/>
      </w:pPr>
      <w:r w:rsidRPr="00BF552D">
        <w:rPr>
          <w:b/>
        </w:rPr>
        <w:lastRenderedPageBreak/>
        <w:t>Question 1</w:t>
      </w:r>
      <w:r w:rsidR="00663CE3" w:rsidRPr="00BF552D">
        <w:rPr>
          <w:b/>
        </w:rPr>
        <w:t>8</w:t>
      </w:r>
      <w:r w:rsidRPr="00BF552D">
        <w:rPr>
          <w:b/>
        </w:rPr>
        <w:t xml:space="preserve">. </w:t>
      </w:r>
      <w:r w:rsidRPr="00BF552D">
        <w:t>Why is the giant panda an endangered species?</w:t>
      </w:r>
    </w:p>
    <w:p w14:paraId="2E4051EC" w14:textId="05115D53" w:rsidR="004A21A4" w:rsidRPr="00BF552D" w:rsidRDefault="00DE4CCB">
      <w:pPr>
        <w:tabs>
          <w:tab w:val="left" w:pos="280"/>
        </w:tabs>
        <w:spacing w:before="60"/>
        <w:ind w:left="292" w:hanging="292"/>
      </w:pPr>
      <w:r w:rsidRPr="00BF552D">
        <w:rPr>
          <w:b/>
        </w:rPr>
        <w:tab/>
        <w:t>A.</w:t>
      </w:r>
      <w:r w:rsidR="00632D36" w:rsidRPr="00BF552D">
        <w:rPr>
          <w:b/>
        </w:rPr>
        <w:t xml:space="preserve"> </w:t>
      </w:r>
      <w:r w:rsidRPr="00BF552D">
        <w:t>Because reserves in China’s Sichuan Province are demolished.</w:t>
      </w:r>
    </w:p>
    <w:p w14:paraId="74938DCB" w14:textId="0635F327" w:rsidR="004A21A4" w:rsidRPr="00BF552D" w:rsidRDefault="00DE4CCB">
      <w:pPr>
        <w:tabs>
          <w:tab w:val="left" w:pos="280"/>
        </w:tabs>
        <w:spacing w:before="60"/>
        <w:ind w:left="292" w:hanging="292"/>
      </w:pPr>
      <w:r w:rsidRPr="00BF552D">
        <w:rPr>
          <w:b/>
        </w:rPr>
        <w:tab/>
        <w:t>B.</w:t>
      </w:r>
      <w:r w:rsidR="00632D36" w:rsidRPr="00BF552D">
        <w:rPr>
          <w:b/>
        </w:rPr>
        <w:t xml:space="preserve"> </w:t>
      </w:r>
      <w:r w:rsidRPr="00BF552D">
        <w:t>Because of the lack of conservation effort.</w:t>
      </w:r>
    </w:p>
    <w:p w14:paraId="5BB39463" w14:textId="5EBDC2E8" w:rsidR="004A21A4" w:rsidRPr="00BF552D" w:rsidRDefault="00DE4CCB">
      <w:pPr>
        <w:tabs>
          <w:tab w:val="left" w:pos="280"/>
        </w:tabs>
        <w:spacing w:before="60"/>
        <w:ind w:left="292" w:hanging="292"/>
      </w:pPr>
      <w:r w:rsidRPr="00BF552D">
        <w:rPr>
          <w:b/>
        </w:rPr>
        <w:tab/>
        <w:t>C.</w:t>
      </w:r>
      <w:r w:rsidR="00632D36" w:rsidRPr="00BF552D">
        <w:rPr>
          <w:b/>
        </w:rPr>
        <w:t xml:space="preserve"> </w:t>
      </w:r>
      <w:r w:rsidRPr="00BF552D">
        <w:t>Because some bamboo species die out.</w:t>
      </w:r>
    </w:p>
    <w:p w14:paraId="13508CAF" w14:textId="30EB30C6" w:rsidR="004A21A4" w:rsidRPr="00BF552D" w:rsidRDefault="00DE4CCB">
      <w:pPr>
        <w:tabs>
          <w:tab w:val="left" w:pos="280"/>
        </w:tabs>
        <w:spacing w:before="60"/>
        <w:ind w:left="292" w:hanging="292"/>
      </w:pPr>
      <w:r w:rsidRPr="00BF552D">
        <w:rPr>
          <w:b/>
        </w:rPr>
        <w:tab/>
        <w:t>D.</w:t>
      </w:r>
      <w:r w:rsidR="00632D36" w:rsidRPr="00BF552D">
        <w:rPr>
          <w:b/>
        </w:rPr>
        <w:t xml:space="preserve"> </w:t>
      </w:r>
      <w:r w:rsidRPr="00BF552D">
        <w:t>Because they have not enough food to eat.</w:t>
      </w:r>
    </w:p>
    <w:p w14:paraId="1431CC93" w14:textId="25A48E45" w:rsidR="004A21A4" w:rsidRPr="00BF552D" w:rsidRDefault="00DE4CCB" w:rsidP="004A21A4">
      <w:pPr>
        <w:pStyle w:val="Normal0"/>
        <w:tabs>
          <w:tab w:val="left" w:pos="180"/>
          <w:tab w:val="left" w:pos="360"/>
          <w:tab w:val="left" w:pos="540"/>
          <w:tab w:val="left" w:pos="2520"/>
          <w:tab w:val="left" w:pos="2880"/>
          <w:tab w:val="left" w:pos="4500"/>
          <w:tab w:val="left" w:pos="5400"/>
          <w:tab w:val="left" w:pos="6300"/>
          <w:tab w:val="left" w:pos="7920"/>
        </w:tabs>
        <w:spacing w:before="60"/>
        <w:jc w:val="both"/>
      </w:pPr>
      <w:r w:rsidRPr="00BF552D">
        <w:rPr>
          <w:b/>
        </w:rPr>
        <w:t xml:space="preserve">Question </w:t>
      </w:r>
      <w:r w:rsidR="00663CE3" w:rsidRPr="00BF552D">
        <w:rPr>
          <w:b/>
        </w:rPr>
        <w:t>19</w:t>
      </w:r>
      <w:r w:rsidRPr="00BF552D">
        <w:rPr>
          <w:b/>
        </w:rPr>
        <w:t xml:space="preserve">. </w:t>
      </w:r>
      <w:r w:rsidRPr="00BF552D">
        <w:t>What should human beings do to help save pandas?</w:t>
      </w:r>
    </w:p>
    <w:p w14:paraId="5581E351" w14:textId="49BAE463" w:rsidR="004A21A4" w:rsidRPr="00BF552D" w:rsidRDefault="00DE4CCB">
      <w:pPr>
        <w:tabs>
          <w:tab w:val="left" w:pos="280"/>
        </w:tabs>
        <w:spacing w:before="60"/>
        <w:ind w:left="292" w:hanging="292"/>
      </w:pPr>
      <w:r w:rsidRPr="00BF552D">
        <w:rPr>
          <w:b/>
        </w:rPr>
        <w:tab/>
        <w:t>A.</w:t>
      </w:r>
      <w:r w:rsidR="00632D36" w:rsidRPr="00BF552D">
        <w:rPr>
          <w:b/>
        </w:rPr>
        <w:t xml:space="preserve"> </w:t>
      </w:r>
      <w:r w:rsidRPr="00BF552D">
        <w:t>We should plant two bamboo species for each panda.</w:t>
      </w:r>
    </w:p>
    <w:p w14:paraId="72FA71F0" w14:textId="21D8763E" w:rsidR="004A21A4" w:rsidRPr="00BF552D" w:rsidRDefault="00DE4CCB">
      <w:pPr>
        <w:tabs>
          <w:tab w:val="left" w:pos="280"/>
        </w:tabs>
        <w:spacing w:before="60"/>
        <w:ind w:left="292" w:hanging="292"/>
      </w:pPr>
      <w:r w:rsidRPr="00BF552D">
        <w:rPr>
          <w:b/>
        </w:rPr>
        <w:tab/>
        <w:t>B.</w:t>
      </w:r>
      <w:r w:rsidR="00632D36" w:rsidRPr="00BF552D">
        <w:rPr>
          <w:b/>
        </w:rPr>
        <w:t xml:space="preserve"> </w:t>
      </w:r>
      <w:r w:rsidRPr="00BF552D">
        <w:t>We should improve reserves, plant bamboo, and control poaching.</w:t>
      </w:r>
    </w:p>
    <w:p w14:paraId="0CF20A63" w14:textId="083CFEEB" w:rsidR="004A21A4" w:rsidRPr="00BF552D" w:rsidRDefault="00DE4CCB">
      <w:pPr>
        <w:tabs>
          <w:tab w:val="left" w:pos="280"/>
        </w:tabs>
        <w:spacing w:before="60"/>
        <w:ind w:left="292" w:hanging="292"/>
      </w:pPr>
      <w:r w:rsidRPr="00BF552D">
        <w:rPr>
          <w:b/>
        </w:rPr>
        <w:tab/>
        <w:t>C.</w:t>
      </w:r>
      <w:r w:rsidR="00632D36" w:rsidRPr="00BF552D">
        <w:rPr>
          <w:b/>
        </w:rPr>
        <w:t xml:space="preserve"> </w:t>
      </w:r>
      <w:r w:rsidRPr="00BF552D">
        <w:t>We should improve captive breeding.</w:t>
      </w:r>
    </w:p>
    <w:p w14:paraId="3C8537BB" w14:textId="270C4168" w:rsidR="004A21A4" w:rsidRPr="00BF552D" w:rsidRDefault="00DE4CCB">
      <w:pPr>
        <w:tabs>
          <w:tab w:val="left" w:pos="280"/>
        </w:tabs>
        <w:spacing w:before="60"/>
        <w:ind w:left="292" w:hanging="292"/>
      </w:pPr>
      <w:r w:rsidRPr="00BF552D">
        <w:rPr>
          <w:b/>
        </w:rPr>
        <w:tab/>
        <w:t>D.</w:t>
      </w:r>
      <w:r w:rsidR="00632D36" w:rsidRPr="00BF552D">
        <w:rPr>
          <w:b/>
        </w:rPr>
        <w:t xml:space="preserve"> </w:t>
      </w:r>
      <w:r w:rsidRPr="00BF552D">
        <w:t>We should preserve and replant bamboo at low elevation.</w:t>
      </w:r>
    </w:p>
    <w:p w14:paraId="5DB7CA83" w14:textId="540C2088" w:rsidR="004A21A4" w:rsidRPr="00BF552D" w:rsidRDefault="00DE4CCB" w:rsidP="004A21A4">
      <w:pPr>
        <w:pStyle w:val="Normal0"/>
        <w:tabs>
          <w:tab w:val="left" w:pos="180"/>
          <w:tab w:val="left" w:pos="360"/>
          <w:tab w:val="left" w:pos="540"/>
          <w:tab w:val="left" w:pos="2520"/>
          <w:tab w:val="left" w:pos="2880"/>
          <w:tab w:val="left" w:pos="4500"/>
          <w:tab w:val="left" w:pos="5400"/>
          <w:tab w:val="left" w:pos="6300"/>
          <w:tab w:val="left" w:pos="7920"/>
        </w:tabs>
        <w:spacing w:before="60"/>
        <w:jc w:val="both"/>
      </w:pPr>
      <w:r w:rsidRPr="00BF552D">
        <w:rPr>
          <w:b/>
        </w:rPr>
        <w:t xml:space="preserve">Question </w:t>
      </w:r>
      <w:r w:rsidR="00663CE3" w:rsidRPr="00BF552D">
        <w:rPr>
          <w:b/>
        </w:rPr>
        <w:t>20</w:t>
      </w:r>
      <w:r w:rsidRPr="00BF552D">
        <w:rPr>
          <w:b/>
        </w:rPr>
        <w:t xml:space="preserve">. </w:t>
      </w:r>
      <w:r w:rsidRPr="00BF552D">
        <w:t xml:space="preserve">China’s Beijing zoo </w:t>
      </w:r>
      <w:r w:rsidR="00A94F95" w:rsidRPr="00BF552D">
        <w:t>………….………….</w:t>
      </w:r>
      <w:r w:rsidRPr="00BF552D">
        <w:t xml:space="preserve"> .</w:t>
      </w:r>
    </w:p>
    <w:p w14:paraId="6EE0EBAA" w14:textId="1C3609ED" w:rsidR="004A21A4" w:rsidRPr="00BF552D" w:rsidRDefault="00DE4CCB">
      <w:pPr>
        <w:tabs>
          <w:tab w:val="left" w:pos="280"/>
        </w:tabs>
        <w:spacing w:before="60"/>
        <w:ind w:left="292" w:hanging="292"/>
      </w:pPr>
      <w:r w:rsidRPr="00BF552D">
        <w:rPr>
          <w:b/>
        </w:rPr>
        <w:tab/>
        <w:t>A.</w:t>
      </w:r>
      <w:r w:rsidR="00632D36" w:rsidRPr="00BF552D">
        <w:rPr>
          <w:b/>
        </w:rPr>
        <w:t xml:space="preserve"> </w:t>
      </w:r>
      <w:r w:rsidRPr="00BF552D">
        <w:t>is visited by more than 1 million people in six months.</w:t>
      </w:r>
    </w:p>
    <w:p w14:paraId="45BDBE10" w14:textId="60278616" w:rsidR="004A21A4" w:rsidRPr="00BF552D" w:rsidRDefault="00DE4CCB">
      <w:pPr>
        <w:tabs>
          <w:tab w:val="left" w:pos="280"/>
        </w:tabs>
        <w:spacing w:before="60"/>
        <w:ind w:left="292" w:hanging="292"/>
      </w:pPr>
      <w:r w:rsidRPr="00BF552D">
        <w:rPr>
          <w:b/>
        </w:rPr>
        <w:tab/>
        <w:t>B.</w:t>
      </w:r>
      <w:r w:rsidR="00632D36" w:rsidRPr="00BF552D">
        <w:rPr>
          <w:b/>
        </w:rPr>
        <w:t xml:space="preserve"> </w:t>
      </w:r>
      <w:r w:rsidRPr="00BF552D">
        <w:t>gave two pandas to a zoo in Tampa, Florida in early November.</w:t>
      </w:r>
    </w:p>
    <w:p w14:paraId="1B313578" w14:textId="674FF4A6" w:rsidR="004A21A4" w:rsidRPr="00BF552D" w:rsidRDefault="00DE4CCB">
      <w:pPr>
        <w:tabs>
          <w:tab w:val="left" w:pos="280"/>
        </w:tabs>
        <w:spacing w:before="60"/>
        <w:ind w:left="292" w:hanging="292"/>
      </w:pPr>
      <w:r w:rsidRPr="00BF552D">
        <w:rPr>
          <w:b/>
        </w:rPr>
        <w:tab/>
        <w:t>C.</w:t>
      </w:r>
      <w:r w:rsidR="00632D36" w:rsidRPr="00BF552D">
        <w:rPr>
          <w:b/>
        </w:rPr>
        <w:t xml:space="preserve"> </w:t>
      </w:r>
      <w:r w:rsidRPr="00BF552D">
        <w:t>borrowed Ling Ling and Yong Yong from Bronx zoo in New York.</w:t>
      </w:r>
    </w:p>
    <w:p w14:paraId="49DD0546" w14:textId="01696B69" w:rsidR="004A21A4" w:rsidRPr="00BF552D" w:rsidRDefault="00DE4CCB">
      <w:pPr>
        <w:tabs>
          <w:tab w:val="left" w:pos="280"/>
        </w:tabs>
        <w:spacing w:before="60"/>
        <w:ind w:left="292" w:hanging="292"/>
      </w:pPr>
      <w:r w:rsidRPr="00BF552D">
        <w:rPr>
          <w:b/>
        </w:rPr>
        <w:tab/>
        <w:t>D.</w:t>
      </w:r>
      <w:r w:rsidR="00632D36" w:rsidRPr="00BF552D">
        <w:rPr>
          <w:b/>
        </w:rPr>
        <w:t xml:space="preserve"> </w:t>
      </w:r>
      <w:r w:rsidRPr="00BF552D">
        <w:t>lent Ling Ling and Yong Yong to Bronx zoo.</w:t>
      </w:r>
    </w:p>
    <w:p w14:paraId="3F202F9D" w14:textId="380F7A8A" w:rsidR="004A21A4" w:rsidRPr="00BF552D" w:rsidRDefault="00DE4CCB" w:rsidP="004A21A4">
      <w:pPr>
        <w:pStyle w:val="Normal0"/>
        <w:tabs>
          <w:tab w:val="left" w:pos="180"/>
          <w:tab w:val="left" w:pos="360"/>
          <w:tab w:val="left" w:pos="540"/>
          <w:tab w:val="left" w:pos="2520"/>
          <w:tab w:val="left" w:pos="2880"/>
          <w:tab w:val="left" w:pos="4500"/>
          <w:tab w:val="left" w:pos="5400"/>
          <w:tab w:val="left" w:pos="6300"/>
          <w:tab w:val="left" w:pos="7920"/>
        </w:tabs>
        <w:spacing w:before="60"/>
        <w:jc w:val="both"/>
      </w:pPr>
      <w:r w:rsidRPr="00BF552D">
        <w:rPr>
          <w:b/>
        </w:rPr>
        <w:t>Question 2</w:t>
      </w:r>
      <w:r w:rsidR="00663CE3" w:rsidRPr="00BF552D">
        <w:rPr>
          <w:b/>
        </w:rPr>
        <w:t>1</w:t>
      </w:r>
      <w:r w:rsidRPr="00BF552D">
        <w:rPr>
          <w:b/>
        </w:rPr>
        <w:t xml:space="preserve">. </w:t>
      </w:r>
      <w:r w:rsidRPr="00BF552D">
        <w:t xml:space="preserve">Zoos are </w:t>
      </w:r>
      <w:r w:rsidR="00A94F95" w:rsidRPr="00BF552D">
        <w:t>………….………….</w:t>
      </w:r>
      <w:r w:rsidRPr="00BF552D">
        <w:t xml:space="preserve"> .</w:t>
      </w:r>
    </w:p>
    <w:p w14:paraId="50CF6410" w14:textId="660094B6" w:rsidR="004A21A4" w:rsidRPr="00BF552D" w:rsidRDefault="00DE4CCB">
      <w:pPr>
        <w:tabs>
          <w:tab w:val="left" w:pos="280"/>
        </w:tabs>
        <w:spacing w:before="60"/>
        <w:ind w:left="292" w:hanging="292"/>
      </w:pPr>
      <w:r w:rsidRPr="00BF552D">
        <w:rPr>
          <w:b/>
        </w:rPr>
        <w:tab/>
        <w:t>A.</w:t>
      </w:r>
      <w:r w:rsidR="00632D36" w:rsidRPr="00BF552D">
        <w:rPr>
          <w:b/>
        </w:rPr>
        <w:t xml:space="preserve"> </w:t>
      </w:r>
      <w:r w:rsidRPr="00BF552D">
        <w:t>good places for bamboo at low elevations</w:t>
      </w:r>
    </w:p>
    <w:p w14:paraId="3F3EA556" w14:textId="3F55E801" w:rsidR="004A21A4" w:rsidRPr="00BF552D" w:rsidRDefault="00DE4CCB">
      <w:pPr>
        <w:tabs>
          <w:tab w:val="left" w:pos="280"/>
        </w:tabs>
        <w:spacing w:before="60"/>
        <w:ind w:left="292" w:hanging="292"/>
      </w:pPr>
      <w:r w:rsidRPr="00BF552D">
        <w:rPr>
          <w:b/>
        </w:rPr>
        <w:tab/>
        <w:t>B.</w:t>
      </w:r>
      <w:r w:rsidR="00632D36" w:rsidRPr="00BF552D">
        <w:rPr>
          <w:b/>
        </w:rPr>
        <w:t xml:space="preserve"> </w:t>
      </w:r>
      <w:r w:rsidRPr="00BF552D">
        <w:t>better for pandas than their original home</w:t>
      </w:r>
    </w:p>
    <w:p w14:paraId="6159A0D1" w14:textId="5DB238B1" w:rsidR="004A21A4" w:rsidRPr="00BF552D" w:rsidRDefault="00DE4CCB">
      <w:pPr>
        <w:tabs>
          <w:tab w:val="left" w:pos="280"/>
        </w:tabs>
        <w:spacing w:before="60"/>
        <w:ind w:left="292" w:hanging="292"/>
      </w:pPr>
      <w:r w:rsidRPr="00BF552D">
        <w:rPr>
          <w:b/>
        </w:rPr>
        <w:tab/>
        <w:t>C.</w:t>
      </w:r>
      <w:r w:rsidR="00632D36" w:rsidRPr="00BF552D">
        <w:rPr>
          <w:b/>
        </w:rPr>
        <w:t xml:space="preserve"> </w:t>
      </w:r>
      <w:r w:rsidRPr="00BF552D">
        <w:t>to blame for contributing to the extinction of pandas</w:t>
      </w:r>
    </w:p>
    <w:p w14:paraId="467B6431" w14:textId="1935BF56" w:rsidR="004A21A4" w:rsidRPr="00BF552D" w:rsidRDefault="00DE4CCB">
      <w:pPr>
        <w:tabs>
          <w:tab w:val="left" w:pos="280"/>
        </w:tabs>
        <w:spacing w:before="60"/>
        <w:ind w:left="292" w:hanging="292"/>
      </w:pPr>
      <w:r w:rsidRPr="00BF552D">
        <w:rPr>
          <w:b/>
        </w:rPr>
        <w:tab/>
        <w:t>D.</w:t>
      </w:r>
      <w:r w:rsidR="00632D36" w:rsidRPr="00BF552D">
        <w:rPr>
          <w:b/>
        </w:rPr>
        <w:t xml:space="preserve"> </w:t>
      </w:r>
      <w:r w:rsidRPr="00BF552D">
        <w:t>useful in breeding more pandas to send back to the wild</w:t>
      </w:r>
    </w:p>
    <w:p w14:paraId="7070310B" w14:textId="77777777" w:rsidR="008941A3" w:rsidRDefault="008941A3" w:rsidP="008941A3">
      <w:pPr>
        <w:pStyle w:val="Normal0"/>
        <w:jc w:val="both"/>
        <w:rPr>
          <w:b/>
          <w:bCs/>
          <w:i/>
          <w:iCs/>
        </w:rPr>
      </w:pPr>
    </w:p>
    <w:p w14:paraId="06BF85B8" w14:textId="77777777" w:rsidR="004A21A4" w:rsidRPr="00BF552D" w:rsidRDefault="00DE4CCB" w:rsidP="008941A3">
      <w:pPr>
        <w:pStyle w:val="Normal0"/>
        <w:jc w:val="both"/>
        <w:rPr>
          <w:b/>
          <w:bCs/>
          <w:i/>
          <w:iCs/>
        </w:rPr>
      </w:pPr>
      <w:r w:rsidRPr="00BF552D">
        <w:rPr>
          <w:b/>
          <w:bCs/>
          <w:i/>
          <w:iCs/>
        </w:rPr>
        <w:t xml:space="preserve">Mark the letter A, B, C, or D on your answer sheet to indicate the word or phrase that is </w:t>
      </w:r>
      <w:r w:rsidRPr="00BF552D">
        <w:rPr>
          <w:b/>
          <w:bCs/>
          <w:i/>
          <w:iCs/>
          <w:u w:val="single"/>
        </w:rPr>
        <w:t>OPPOSITE</w:t>
      </w:r>
      <w:r w:rsidRPr="00BF552D">
        <w:rPr>
          <w:b/>
          <w:bCs/>
          <w:i/>
          <w:iCs/>
        </w:rPr>
        <w:t xml:space="preserve">  in meaning to the underlined part in each of the questions.</w:t>
      </w:r>
    </w:p>
    <w:p w14:paraId="7C79961E" w14:textId="66DF7FEC" w:rsidR="004A21A4" w:rsidRPr="00BF552D" w:rsidRDefault="00DE4CCB" w:rsidP="004A21A4">
      <w:pPr>
        <w:pStyle w:val="Normal0"/>
        <w:spacing w:before="60"/>
        <w:jc w:val="both"/>
      </w:pPr>
      <w:r w:rsidRPr="00BF552D">
        <w:rPr>
          <w:b/>
        </w:rPr>
        <w:t>Question 2</w:t>
      </w:r>
      <w:r w:rsidR="00663CE3" w:rsidRPr="00BF552D">
        <w:rPr>
          <w:b/>
        </w:rPr>
        <w:t>2</w:t>
      </w:r>
      <w:r w:rsidRPr="00BF552D">
        <w:rPr>
          <w:b/>
        </w:rPr>
        <w:t xml:space="preserve">. </w:t>
      </w:r>
      <w:r w:rsidRPr="00BF552D">
        <w:t xml:space="preserve">Their classmates are writing letters of </w:t>
      </w:r>
      <w:r w:rsidRPr="00BF552D">
        <w:rPr>
          <w:b/>
          <w:u w:val="single"/>
        </w:rPr>
        <w:t>acceptance</w:t>
      </w:r>
      <w:r w:rsidRPr="00BF552D">
        <w:t>.</w:t>
      </w:r>
    </w:p>
    <w:p w14:paraId="5F80F887" w14:textId="4516E383" w:rsidR="004A21A4" w:rsidRPr="00BF552D" w:rsidRDefault="00DE4CCB">
      <w:pPr>
        <w:tabs>
          <w:tab w:val="left" w:pos="280"/>
          <w:tab w:val="left" w:pos="2580"/>
          <w:tab w:val="left" w:pos="5240"/>
          <w:tab w:val="left" w:pos="7660"/>
        </w:tabs>
        <w:spacing w:before="60"/>
      </w:pPr>
      <w:r w:rsidRPr="00BF552D">
        <w:rPr>
          <w:b/>
        </w:rPr>
        <w:tab/>
        <w:t>A.</w:t>
      </w:r>
      <w:r w:rsidR="00632D36" w:rsidRPr="00BF552D">
        <w:rPr>
          <w:b/>
        </w:rPr>
        <w:t xml:space="preserve"> </w:t>
      </w:r>
      <w:r w:rsidRPr="00BF552D">
        <w:t>agreement</w:t>
      </w:r>
      <w:r w:rsidRPr="00BF552D">
        <w:rPr>
          <w:b/>
        </w:rPr>
        <w:tab/>
        <w:t>B.</w:t>
      </w:r>
      <w:r w:rsidR="00632D36" w:rsidRPr="00BF552D">
        <w:rPr>
          <w:b/>
        </w:rPr>
        <w:t xml:space="preserve"> </w:t>
      </w:r>
      <w:r w:rsidRPr="00BF552D">
        <w:t>admission</w:t>
      </w:r>
      <w:r w:rsidRPr="00BF552D">
        <w:rPr>
          <w:b/>
        </w:rPr>
        <w:tab/>
        <w:t>C.</w:t>
      </w:r>
      <w:r w:rsidR="00632D36" w:rsidRPr="00BF552D">
        <w:rPr>
          <w:b/>
        </w:rPr>
        <w:t xml:space="preserve"> </w:t>
      </w:r>
      <w:r w:rsidRPr="00BF552D">
        <w:t>refusal</w:t>
      </w:r>
      <w:r w:rsidRPr="00BF552D">
        <w:rPr>
          <w:b/>
        </w:rPr>
        <w:tab/>
        <w:t>D.</w:t>
      </w:r>
      <w:r w:rsidR="00632D36" w:rsidRPr="00BF552D">
        <w:rPr>
          <w:b/>
        </w:rPr>
        <w:t xml:space="preserve"> </w:t>
      </w:r>
      <w:r w:rsidRPr="00BF552D">
        <w:t>confirmation</w:t>
      </w:r>
    </w:p>
    <w:p w14:paraId="0FA6AC92" w14:textId="77777777" w:rsidR="00663CE3" w:rsidRPr="00BF552D" w:rsidRDefault="00DE4CCB" w:rsidP="00663CE3">
      <w:pPr>
        <w:jc w:val="both"/>
        <w:rPr>
          <w:bCs/>
          <w:lang w:val="vi-VN"/>
        </w:rPr>
      </w:pPr>
      <w:r w:rsidRPr="00BF552D">
        <w:rPr>
          <w:b/>
        </w:rPr>
        <w:t>Question 2</w:t>
      </w:r>
      <w:r w:rsidR="00663CE3" w:rsidRPr="00BF552D">
        <w:rPr>
          <w:b/>
        </w:rPr>
        <w:t>3</w:t>
      </w:r>
      <w:r w:rsidRPr="00BF552D">
        <w:rPr>
          <w:b/>
        </w:rPr>
        <w:t xml:space="preserve">. </w:t>
      </w:r>
      <w:r w:rsidR="00663CE3" w:rsidRPr="00BF552D">
        <w:rPr>
          <w:bCs/>
          <w:lang w:val="vi-VN"/>
        </w:rPr>
        <w:t xml:space="preserve">He is extremely smart. He's </w:t>
      </w:r>
      <w:r w:rsidR="00663CE3" w:rsidRPr="00BF552D">
        <w:rPr>
          <w:b/>
          <w:iCs/>
          <w:u w:val="single"/>
          <w:lang w:val="vi-VN"/>
        </w:rPr>
        <w:t>head and shoulders above anyone</w:t>
      </w:r>
      <w:r w:rsidR="00663CE3" w:rsidRPr="00BF552D">
        <w:rPr>
          <w:bCs/>
          <w:lang w:val="vi-VN"/>
        </w:rPr>
        <w:t xml:space="preserve"> else in the class.</w:t>
      </w:r>
    </w:p>
    <w:p w14:paraId="083718C3" w14:textId="12E87700" w:rsidR="00663CE3" w:rsidRPr="00BF552D" w:rsidRDefault="00663CE3" w:rsidP="00663CE3">
      <w:pPr>
        <w:jc w:val="both"/>
        <w:rPr>
          <w:bCs/>
          <w:lang w:val="vi-VN"/>
        </w:rPr>
      </w:pPr>
      <w:r w:rsidRPr="00BF552D">
        <w:rPr>
          <w:bCs/>
        </w:rPr>
        <w:t xml:space="preserve">    </w:t>
      </w:r>
      <w:r w:rsidRPr="00BF552D">
        <w:rPr>
          <w:b/>
          <w:bCs/>
          <w:lang w:val="vi-VN"/>
        </w:rPr>
        <w:t>A</w:t>
      </w:r>
      <w:r w:rsidRPr="00BF552D">
        <w:rPr>
          <w:bCs/>
          <w:lang w:val="vi-VN"/>
        </w:rPr>
        <w:t xml:space="preserve">. better than </w:t>
      </w:r>
      <w:r w:rsidRPr="00BF552D">
        <w:rPr>
          <w:bCs/>
          <w:lang w:val="vi-VN"/>
        </w:rPr>
        <w:tab/>
      </w:r>
      <w:r w:rsidRPr="00BF552D">
        <w:rPr>
          <w:bCs/>
          <w:lang w:val="vi-VN"/>
        </w:rPr>
        <w:tab/>
      </w:r>
      <w:r w:rsidRPr="00BF552D">
        <w:rPr>
          <w:b/>
          <w:bCs/>
          <w:lang w:val="vi-VN"/>
        </w:rPr>
        <w:t>B</w:t>
      </w:r>
      <w:r w:rsidRPr="00BF552D">
        <w:rPr>
          <w:bCs/>
          <w:lang w:val="vi-VN"/>
        </w:rPr>
        <w:t xml:space="preserve">. inferior to </w:t>
      </w:r>
      <w:r w:rsidRPr="00BF552D">
        <w:rPr>
          <w:bCs/>
          <w:lang w:val="vi-VN"/>
        </w:rPr>
        <w:tab/>
      </w:r>
      <w:r w:rsidRPr="00BF552D">
        <w:rPr>
          <w:bCs/>
          <w:lang w:val="vi-VN"/>
        </w:rPr>
        <w:tab/>
      </w:r>
      <w:r w:rsidRPr="00BF552D">
        <w:rPr>
          <w:b/>
          <w:bCs/>
          <w:lang w:val="vi-VN"/>
        </w:rPr>
        <w:t>C</w:t>
      </w:r>
      <w:r w:rsidRPr="00BF552D">
        <w:rPr>
          <w:bCs/>
          <w:lang w:val="vi-VN"/>
        </w:rPr>
        <w:t xml:space="preserve">. clever than </w:t>
      </w:r>
      <w:r w:rsidRPr="00BF552D">
        <w:rPr>
          <w:bCs/>
          <w:lang w:val="vi-VN"/>
        </w:rPr>
        <w:tab/>
      </w:r>
      <w:r w:rsidR="00C52B74" w:rsidRPr="00BF552D">
        <w:rPr>
          <w:bCs/>
        </w:rPr>
        <w:tab/>
      </w:r>
      <w:r w:rsidRPr="00BF552D">
        <w:rPr>
          <w:b/>
          <w:bCs/>
          <w:lang w:val="vi-VN"/>
        </w:rPr>
        <w:t>D</w:t>
      </w:r>
      <w:r w:rsidRPr="00BF552D">
        <w:rPr>
          <w:bCs/>
          <w:lang w:val="vi-VN"/>
        </w:rPr>
        <w:t>. superior to</w:t>
      </w:r>
    </w:p>
    <w:p w14:paraId="289BFE47" w14:textId="77777777" w:rsidR="008941A3" w:rsidRDefault="008941A3" w:rsidP="008941A3">
      <w:pPr>
        <w:pStyle w:val="Normal0"/>
        <w:jc w:val="both"/>
        <w:rPr>
          <w:rStyle w:val="CharacterStyle6"/>
          <w:rFonts w:ascii="Times New Roman" w:hAnsi="Times New Roman" w:cs="Times New Roman" w:hint="default"/>
          <w:b/>
          <w:bCs/>
          <w:i/>
          <w:iCs/>
          <w:color w:val="auto"/>
          <w:sz w:val="24"/>
          <w:szCs w:val="24"/>
        </w:rPr>
      </w:pPr>
    </w:p>
    <w:p w14:paraId="613A34AB" w14:textId="77777777" w:rsidR="004A21A4" w:rsidRPr="00BF552D" w:rsidRDefault="00DE4CCB" w:rsidP="008941A3">
      <w:pPr>
        <w:pStyle w:val="Normal0"/>
        <w:jc w:val="both"/>
      </w:pPr>
      <w:r w:rsidRPr="00BF552D">
        <w:rPr>
          <w:rStyle w:val="CharacterStyle6"/>
          <w:rFonts w:ascii="Times New Roman" w:hAnsi="Times New Roman" w:cs="Times New Roman" w:hint="default"/>
          <w:b/>
          <w:bCs/>
          <w:i/>
          <w:iCs/>
          <w:color w:val="auto"/>
          <w:sz w:val="24"/>
          <w:szCs w:val="24"/>
        </w:rPr>
        <w:t xml:space="preserve">Mark the letter A, B, C or D on the answer sheet to indicate the word whose underlined part differs from the other three in pronunciation in each of the following sentences. </w:t>
      </w:r>
    </w:p>
    <w:p w14:paraId="11037591" w14:textId="72F8D6E2" w:rsidR="004A21A4" w:rsidRPr="00BF552D" w:rsidRDefault="00DE4CCB" w:rsidP="004A21A4">
      <w:pPr>
        <w:tabs>
          <w:tab w:val="left" w:pos="1640"/>
          <w:tab w:val="left" w:pos="3740"/>
          <w:tab w:val="left" w:pos="5860"/>
          <w:tab w:val="left" w:pos="8000"/>
        </w:tabs>
        <w:spacing w:before="60"/>
      </w:pPr>
      <w:r w:rsidRPr="00BF552D">
        <w:rPr>
          <w:b/>
        </w:rPr>
        <w:t>Question 2</w:t>
      </w:r>
      <w:r w:rsidR="00663CE3" w:rsidRPr="00BF552D">
        <w:rPr>
          <w:b/>
        </w:rPr>
        <w:t>4</w:t>
      </w:r>
      <w:r w:rsidRPr="00BF552D">
        <w:rPr>
          <w:b/>
        </w:rPr>
        <w:t xml:space="preserve">. </w:t>
      </w:r>
      <w:r w:rsidRPr="00BF552D">
        <w:rPr>
          <w:b/>
        </w:rPr>
        <w:tab/>
        <w:t>A.</w:t>
      </w:r>
      <w:r w:rsidR="00632D36" w:rsidRPr="00BF552D">
        <w:rPr>
          <w:b/>
        </w:rPr>
        <w:t xml:space="preserve"> </w:t>
      </w:r>
      <w:r w:rsidRPr="00BF552D">
        <w:t>integr</w:t>
      </w:r>
      <w:r w:rsidRPr="00BF552D">
        <w:rPr>
          <w:u w:val="single"/>
        </w:rPr>
        <w:t>a</w:t>
      </w:r>
      <w:r w:rsidRPr="00BF552D">
        <w:t>tion</w:t>
      </w:r>
      <w:r w:rsidRPr="00BF552D">
        <w:rPr>
          <w:b/>
        </w:rPr>
        <w:tab/>
        <w:t>B.</w:t>
      </w:r>
      <w:r w:rsidR="00632D36" w:rsidRPr="00BF552D">
        <w:rPr>
          <w:b/>
        </w:rPr>
        <w:t xml:space="preserve"> </w:t>
      </w:r>
      <w:r w:rsidRPr="00BF552D">
        <w:t>intern</w:t>
      </w:r>
      <w:r w:rsidRPr="00BF552D">
        <w:rPr>
          <w:u w:val="single"/>
        </w:rPr>
        <w:t>a</w:t>
      </w:r>
      <w:r w:rsidRPr="00BF552D">
        <w:t xml:space="preserve">tional </w:t>
      </w:r>
      <w:r w:rsidRPr="00BF552D">
        <w:rPr>
          <w:b/>
        </w:rPr>
        <w:tab/>
        <w:t>C.</w:t>
      </w:r>
      <w:r w:rsidR="00632D36" w:rsidRPr="00BF552D">
        <w:rPr>
          <w:b/>
        </w:rPr>
        <w:t xml:space="preserve"> </w:t>
      </w:r>
      <w:r w:rsidRPr="00BF552D">
        <w:t>oper</w:t>
      </w:r>
      <w:r w:rsidRPr="00BF552D">
        <w:rPr>
          <w:u w:val="single"/>
        </w:rPr>
        <w:t>a</w:t>
      </w:r>
      <w:r w:rsidRPr="00BF552D">
        <w:t>tion</w:t>
      </w:r>
      <w:r w:rsidRPr="00BF552D">
        <w:rPr>
          <w:b/>
        </w:rPr>
        <w:tab/>
        <w:t>D.</w:t>
      </w:r>
      <w:r w:rsidR="00632D36" w:rsidRPr="00BF552D">
        <w:rPr>
          <w:b/>
        </w:rPr>
        <w:t xml:space="preserve"> </w:t>
      </w:r>
      <w:r w:rsidRPr="00BF552D">
        <w:t>immigr</w:t>
      </w:r>
      <w:r w:rsidRPr="00BF552D">
        <w:rPr>
          <w:u w:val="single"/>
        </w:rPr>
        <w:t>a</w:t>
      </w:r>
      <w:r w:rsidRPr="00BF552D">
        <w:t xml:space="preserve">tion </w:t>
      </w:r>
    </w:p>
    <w:p w14:paraId="4CC1EF4D" w14:textId="14A7F723" w:rsidR="004A21A4" w:rsidRPr="00BF552D" w:rsidRDefault="00DE4CCB" w:rsidP="004A21A4">
      <w:pPr>
        <w:tabs>
          <w:tab w:val="left" w:pos="1640"/>
          <w:tab w:val="left" w:pos="3740"/>
          <w:tab w:val="left" w:pos="5860"/>
          <w:tab w:val="left" w:pos="8000"/>
        </w:tabs>
        <w:spacing w:before="60"/>
      </w:pPr>
      <w:r w:rsidRPr="00BF552D">
        <w:rPr>
          <w:b/>
        </w:rPr>
        <w:t>Question 2</w:t>
      </w:r>
      <w:r w:rsidR="00663CE3" w:rsidRPr="00BF552D">
        <w:rPr>
          <w:b/>
        </w:rPr>
        <w:t>5</w:t>
      </w:r>
      <w:r w:rsidRPr="00BF552D">
        <w:rPr>
          <w:b/>
        </w:rPr>
        <w:t xml:space="preserve">. </w:t>
      </w:r>
      <w:r w:rsidRPr="00BF552D">
        <w:rPr>
          <w:b/>
        </w:rPr>
        <w:tab/>
        <w:t>A.</w:t>
      </w:r>
      <w:r w:rsidR="00632D36" w:rsidRPr="00BF552D">
        <w:rPr>
          <w:b/>
        </w:rPr>
        <w:t xml:space="preserve"> </w:t>
      </w:r>
      <w:r w:rsidRPr="00BF552D">
        <w:rPr>
          <w:bCs/>
        </w:rPr>
        <w:t>learn</w:t>
      </w:r>
      <w:r w:rsidRPr="00BF552D">
        <w:rPr>
          <w:u w:val="single"/>
        </w:rPr>
        <w:t xml:space="preserve">s </w:t>
      </w:r>
      <w:r w:rsidRPr="00BF552D">
        <w:rPr>
          <w:b/>
        </w:rPr>
        <w:tab/>
        <w:t>B.</w:t>
      </w:r>
      <w:r w:rsidR="00632D36" w:rsidRPr="00BF552D">
        <w:rPr>
          <w:b/>
        </w:rPr>
        <w:t xml:space="preserve"> </w:t>
      </w:r>
      <w:r w:rsidRPr="00BF552D">
        <w:rPr>
          <w:bCs/>
        </w:rPr>
        <w:t>stop</w:t>
      </w:r>
      <w:r w:rsidRPr="00BF552D">
        <w:rPr>
          <w:u w:val="single"/>
        </w:rPr>
        <w:t>s</w:t>
      </w:r>
      <w:r w:rsidRPr="00BF552D">
        <w:rPr>
          <w:b/>
        </w:rPr>
        <w:tab/>
        <w:t>C.</w:t>
      </w:r>
      <w:r w:rsidR="00632D36" w:rsidRPr="00BF552D">
        <w:rPr>
          <w:b/>
        </w:rPr>
        <w:t xml:space="preserve"> </w:t>
      </w:r>
      <w:r w:rsidRPr="00BF552D">
        <w:rPr>
          <w:bCs/>
        </w:rPr>
        <w:t>call</w:t>
      </w:r>
      <w:r w:rsidRPr="00BF552D">
        <w:rPr>
          <w:u w:val="single"/>
        </w:rPr>
        <w:t>s</w:t>
      </w:r>
      <w:r w:rsidRPr="00BF552D">
        <w:rPr>
          <w:b/>
        </w:rPr>
        <w:tab/>
        <w:t>D.</w:t>
      </w:r>
      <w:r w:rsidR="00632D36" w:rsidRPr="00BF552D">
        <w:rPr>
          <w:b/>
        </w:rPr>
        <w:t xml:space="preserve"> </w:t>
      </w:r>
      <w:r w:rsidRPr="00BF552D">
        <w:t>love</w:t>
      </w:r>
      <w:r w:rsidRPr="00BF552D">
        <w:rPr>
          <w:u w:val="single"/>
        </w:rPr>
        <w:t>s</w:t>
      </w:r>
    </w:p>
    <w:p w14:paraId="092BA569" w14:textId="77777777" w:rsidR="008941A3" w:rsidRDefault="008941A3" w:rsidP="008941A3">
      <w:pPr>
        <w:pStyle w:val="Normal0"/>
        <w:jc w:val="both"/>
        <w:rPr>
          <w:b/>
          <w:bCs/>
          <w:i/>
          <w:iCs/>
        </w:rPr>
      </w:pPr>
    </w:p>
    <w:p w14:paraId="47063C95" w14:textId="77777777" w:rsidR="004A21A4" w:rsidRPr="00BF552D" w:rsidRDefault="00DE4CCB" w:rsidP="008941A3">
      <w:pPr>
        <w:pStyle w:val="Normal0"/>
        <w:jc w:val="both"/>
      </w:pPr>
      <w:r w:rsidRPr="00BF552D">
        <w:rPr>
          <w:b/>
          <w:bCs/>
          <w:i/>
          <w:iCs/>
        </w:rPr>
        <w:t xml:space="preserve">Mark the letter A, B, C, or D on your answer sheet to indicate the underlined part that needs correction in each of the following questions. </w:t>
      </w:r>
    </w:p>
    <w:p w14:paraId="554EF146" w14:textId="20B7B4D3" w:rsidR="004A21A4" w:rsidRPr="00BF552D" w:rsidRDefault="00DE4CCB" w:rsidP="004A21A4">
      <w:pPr>
        <w:pStyle w:val="Normal0"/>
        <w:spacing w:before="60"/>
        <w:jc w:val="both"/>
      </w:pPr>
      <w:r w:rsidRPr="00BF552D">
        <w:rPr>
          <w:b/>
        </w:rPr>
        <w:t>Question 2</w:t>
      </w:r>
      <w:r w:rsidR="00663CE3" w:rsidRPr="00BF552D">
        <w:rPr>
          <w:b/>
        </w:rPr>
        <w:t>6</w:t>
      </w:r>
      <w:r w:rsidRPr="00BF552D">
        <w:rPr>
          <w:b/>
        </w:rPr>
        <w:t xml:space="preserve">. </w:t>
      </w:r>
      <w:r w:rsidRPr="00BF552D">
        <w:rPr>
          <w:u w:val="single"/>
        </w:rPr>
        <w:t>Actually</w:t>
      </w:r>
      <w:r w:rsidRPr="00BF552D">
        <w:t xml:space="preserve">, I strongly disapprove </w:t>
      </w:r>
      <w:r w:rsidRPr="00BF552D">
        <w:rPr>
          <w:u w:val="single"/>
        </w:rPr>
        <w:t>of</w:t>
      </w:r>
      <w:r w:rsidRPr="00BF552D">
        <w:t xml:space="preserve"> your bad </w:t>
      </w:r>
      <w:r w:rsidRPr="00BF552D">
        <w:rPr>
          <w:u w:val="single"/>
        </w:rPr>
        <w:t>behave</w:t>
      </w:r>
      <w:r w:rsidRPr="00BF552D">
        <w:t xml:space="preserve"> towards your </w:t>
      </w:r>
      <w:r w:rsidRPr="00BF552D">
        <w:rPr>
          <w:u w:val="single"/>
        </w:rPr>
        <w:t>parents</w:t>
      </w:r>
      <w:r w:rsidR="00F537BA" w:rsidRPr="00BF552D">
        <w:t>.</w:t>
      </w:r>
    </w:p>
    <w:p w14:paraId="508AFFC4" w14:textId="3742FEC0" w:rsidR="004A21A4" w:rsidRPr="00BF552D" w:rsidRDefault="00DE4CCB">
      <w:pPr>
        <w:tabs>
          <w:tab w:val="left" w:pos="280"/>
          <w:tab w:val="left" w:pos="2580"/>
          <w:tab w:val="left" w:pos="5240"/>
          <w:tab w:val="left" w:pos="7660"/>
        </w:tabs>
        <w:spacing w:before="60"/>
      </w:pPr>
      <w:r w:rsidRPr="00BF552D">
        <w:rPr>
          <w:b/>
        </w:rPr>
        <w:tab/>
        <w:t>A.</w:t>
      </w:r>
      <w:r w:rsidR="0032770A" w:rsidRPr="00BF552D">
        <w:rPr>
          <w:b/>
        </w:rPr>
        <w:t xml:space="preserve"> </w:t>
      </w:r>
      <w:r w:rsidRPr="00BF552D">
        <w:t>Actually</w:t>
      </w:r>
      <w:r w:rsidRPr="00BF552D">
        <w:rPr>
          <w:b/>
        </w:rPr>
        <w:tab/>
        <w:t>B.</w:t>
      </w:r>
      <w:r w:rsidR="0032770A" w:rsidRPr="00BF552D">
        <w:rPr>
          <w:b/>
        </w:rPr>
        <w:t xml:space="preserve"> </w:t>
      </w:r>
      <w:r w:rsidRPr="00BF552D">
        <w:t>parents</w:t>
      </w:r>
      <w:r w:rsidRPr="00BF552D">
        <w:rPr>
          <w:b/>
        </w:rPr>
        <w:tab/>
        <w:t>C.</w:t>
      </w:r>
      <w:r w:rsidR="0032770A" w:rsidRPr="00BF552D">
        <w:rPr>
          <w:b/>
        </w:rPr>
        <w:t xml:space="preserve"> </w:t>
      </w:r>
      <w:r w:rsidRPr="00BF552D">
        <w:t>behave</w:t>
      </w:r>
      <w:r w:rsidRPr="00BF552D">
        <w:rPr>
          <w:b/>
        </w:rPr>
        <w:tab/>
        <w:t>D.</w:t>
      </w:r>
      <w:r w:rsidR="0032770A" w:rsidRPr="00BF552D">
        <w:rPr>
          <w:b/>
        </w:rPr>
        <w:t xml:space="preserve"> </w:t>
      </w:r>
      <w:r w:rsidRPr="00BF552D">
        <w:t>of</w:t>
      </w:r>
    </w:p>
    <w:p w14:paraId="7F82ED46" w14:textId="2ADC7D23" w:rsidR="004A21A4" w:rsidRPr="00BF552D" w:rsidRDefault="00DE4CCB" w:rsidP="004A21A4">
      <w:pPr>
        <w:pStyle w:val="Normal0"/>
        <w:spacing w:before="60"/>
        <w:jc w:val="both"/>
      </w:pPr>
      <w:r w:rsidRPr="00BF552D">
        <w:rPr>
          <w:b/>
        </w:rPr>
        <w:t>Question 2</w:t>
      </w:r>
      <w:r w:rsidR="00663CE3" w:rsidRPr="00BF552D">
        <w:rPr>
          <w:b/>
        </w:rPr>
        <w:t>7</w:t>
      </w:r>
      <w:r w:rsidRPr="00BF552D">
        <w:rPr>
          <w:b/>
        </w:rPr>
        <w:t xml:space="preserve">. </w:t>
      </w:r>
      <w:r w:rsidRPr="00BF552D">
        <w:t xml:space="preserve">Would you mind </w:t>
      </w:r>
      <w:r w:rsidRPr="00BF552D">
        <w:rPr>
          <w:u w:val="single"/>
        </w:rPr>
        <w:t>not</w:t>
      </w:r>
      <w:r w:rsidR="00052D4F" w:rsidRPr="00BF552D">
        <w:t xml:space="preserve"> </w:t>
      </w:r>
      <w:r w:rsidRPr="00BF552D">
        <w:rPr>
          <w:u w:val="single"/>
        </w:rPr>
        <w:t>to smoke</w:t>
      </w:r>
      <w:r w:rsidRPr="00BF552D">
        <w:t xml:space="preserve"> on the bus? It </w:t>
      </w:r>
      <w:r w:rsidRPr="00BF552D">
        <w:rPr>
          <w:u w:val="single"/>
        </w:rPr>
        <w:t>disturbs</w:t>
      </w:r>
      <w:r w:rsidR="00915CCD" w:rsidRPr="00BF552D">
        <w:t xml:space="preserve"> </w:t>
      </w:r>
      <w:r w:rsidRPr="00BF552D">
        <w:rPr>
          <w:u w:val="single"/>
        </w:rPr>
        <w:t>other</w:t>
      </w:r>
      <w:r w:rsidRPr="00BF552D">
        <w:t xml:space="preserve"> people.</w:t>
      </w:r>
    </w:p>
    <w:p w14:paraId="5CD585EC" w14:textId="2E31458B" w:rsidR="004A21A4" w:rsidRPr="00BF552D" w:rsidRDefault="00DE4CCB">
      <w:pPr>
        <w:tabs>
          <w:tab w:val="left" w:pos="280"/>
          <w:tab w:val="left" w:pos="2580"/>
          <w:tab w:val="left" w:pos="5240"/>
          <w:tab w:val="left" w:pos="7660"/>
        </w:tabs>
        <w:spacing w:before="60"/>
      </w:pPr>
      <w:r w:rsidRPr="00BF552D">
        <w:rPr>
          <w:b/>
        </w:rPr>
        <w:tab/>
        <w:t>A.</w:t>
      </w:r>
      <w:r w:rsidR="00F537BA" w:rsidRPr="00BF552D">
        <w:rPr>
          <w:b/>
        </w:rPr>
        <w:t xml:space="preserve"> </w:t>
      </w:r>
      <w:r w:rsidRPr="00BF552D">
        <w:t>other</w:t>
      </w:r>
      <w:r w:rsidRPr="00BF552D">
        <w:rPr>
          <w:b/>
        </w:rPr>
        <w:tab/>
        <w:t>B.</w:t>
      </w:r>
      <w:r w:rsidR="0032770A" w:rsidRPr="00BF552D">
        <w:rPr>
          <w:b/>
        </w:rPr>
        <w:t xml:space="preserve"> </w:t>
      </w:r>
      <w:r w:rsidRPr="00BF552D">
        <w:t>disturbs</w:t>
      </w:r>
      <w:r w:rsidRPr="00BF552D">
        <w:rPr>
          <w:b/>
        </w:rPr>
        <w:tab/>
        <w:t>C.</w:t>
      </w:r>
      <w:r w:rsidR="0032770A" w:rsidRPr="00BF552D">
        <w:rPr>
          <w:b/>
        </w:rPr>
        <w:t xml:space="preserve"> </w:t>
      </w:r>
      <w:r w:rsidRPr="00BF552D">
        <w:t>to smoke</w:t>
      </w:r>
      <w:r w:rsidRPr="00BF552D">
        <w:rPr>
          <w:b/>
        </w:rPr>
        <w:tab/>
        <w:t>D.</w:t>
      </w:r>
      <w:r w:rsidR="0032770A" w:rsidRPr="00BF552D">
        <w:rPr>
          <w:b/>
        </w:rPr>
        <w:t xml:space="preserve"> </w:t>
      </w:r>
      <w:r w:rsidRPr="00BF552D">
        <w:t>not</w:t>
      </w:r>
    </w:p>
    <w:p w14:paraId="067F935E" w14:textId="4E3C8957" w:rsidR="004A21A4" w:rsidRPr="00BF552D" w:rsidRDefault="00DE4CCB" w:rsidP="004A21A4">
      <w:pPr>
        <w:pStyle w:val="Normal0"/>
        <w:spacing w:before="60"/>
        <w:jc w:val="both"/>
      </w:pPr>
      <w:r w:rsidRPr="00BF552D">
        <w:rPr>
          <w:b/>
        </w:rPr>
        <w:t>Question 2</w:t>
      </w:r>
      <w:r w:rsidR="00663CE3" w:rsidRPr="00BF552D">
        <w:rPr>
          <w:b/>
        </w:rPr>
        <w:t>8</w:t>
      </w:r>
      <w:r w:rsidRPr="00BF552D">
        <w:rPr>
          <w:b/>
        </w:rPr>
        <w:t xml:space="preserve">. </w:t>
      </w:r>
      <w:r w:rsidRPr="00BF552D">
        <w:t xml:space="preserve">Virgin Islands National park features </w:t>
      </w:r>
      <w:r w:rsidRPr="00BF552D">
        <w:rPr>
          <w:u w:val="single"/>
        </w:rPr>
        <w:t>a</w:t>
      </w:r>
      <w:r w:rsidRPr="00BF552D">
        <w:t xml:space="preserve"> underwater preserve with </w:t>
      </w:r>
      <w:r w:rsidRPr="00BF552D">
        <w:rPr>
          <w:u w:val="single"/>
        </w:rPr>
        <w:t>coral</w:t>
      </w:r>
      <w:r w:rsidRPr="00BF552D">
        <w:t xml:space="preserve"> reefs and </w:t>
      </w:r>
      <w:r w:rsidRPr="00BF552D">
        <w:rPr>
          <w:u w:val="single"/>
        </w:rPr>
        <w:t>colorful</w:t>
      </w:r>
      <w:r w:rsidR="00915CCD" w:rsidRPr="00BF552D">
        <w:rPr>
          <w:u w:val="single"/>
        </w:rPr>
        <w:t xml:space="preserve"> </w:t>
      </w:r>
      <w:r w:rsidRPr="00BF552D">
        <w:rPr>
          <w:lang w:val="pt-BR"/>
        </w:rPr>
        <w:t xml:space="preserve">tropical </w:t>
      </w:r>
      <w:r w:rsidRPr="00BF552D">
        <w:rPr>
          <w:u w:val="single"/>
          <w:lang w:val="pt-BR"/>
        </w:rPr>
        <w:t>fish</w:t>
      </w:r>
      <w:r w:rsidRPr="00BF552D">
        <w:t>.</w:t>
      </w:r>
    </w:p>
    <w:p w14:paraId="67452E73" w14:textId="55A73C9A" w:rsidR="004A21A4" w:rsidRPr="00BF552D" w:rsidRDefault="00DE4CCB">
      <w:pPr>
        <w:tabs>
          <w:tab w:val="left" w:pos="280"/>
          <w:tab w:val="left" w:pos="2580"/>
          <w:tab w:val="left" w:pos="5240"/>
          <w:tab w:val="left" w:pos="7660"/>
        </w:tabs>
        <w:spacing w:before="60"/>
      </w:pPr>
      <w:r w:rsidRPr="00BF552D">
        <w:rPr>
          <w:b/>
        </w:rPr>
        <w:tab/>
        <w:t>A.</w:t>
      </w:r>
      <w:r w:rsidR="0032770A" w:rsidRPr="00BF552D">
        <w:rPr>
          <w:b/>
        </w:rPr>
        <w:t xml:space="preserve"> </w:t>
      </w:r>
      <w:r w:rsidRPr="00BF552D">
        <w:rPr>
          <w:noProof/>
        </w:rPr>
        <w:t>a</w:t>
      </w:r>
      <w:r w:rsidRPr="00BF552D">
        <w:rPr>
          <w:b/>
        </w:rPr>
        <w:tab/>
        <w:t>B.</w:t>
      </w:r>
      <w:r w:rsidR="0032770A" w:rsidRPr="00BF552D">
        <w:rPr>
          <w:b/>
        </w:rPr>
        <w:t xml:space="preserve"> </w:t>
      </w:r>
      <w:r w:rsidRPr="00BF552D">
        <w:rPr>
          <w:noProof/>
        </w:rPr>
        <w:t>coral</w:t>
      </w:r>
      <w:r w:rsidRPr="00BF552D">
        <w:rPr>
          <w:b/>
        </w:rPr>
        <w:tab/>
        <w:t>C.</w:t>
      </w:r>
      <w:r w:rsidR="0032770A" w:rsidRPr="00BF552D">
        <w:rPr>
          <w:b/>
        </w:rPr>
        <w:t xml:space="preserve"> </w:t>
      </w:r>
      <w:r w:rsidRPr="00BF552D">
        <w:rPr>
          <w:noProof/>
        </w:rPr>
        <w:t>fish</w:t>
      </w:r>
      <w:r w:rsidRPr="00BF552D">
        <w:rPr>
          <w:b/>
        </w:rPr>
        <w:tab/>
        <w:t>D.</w:t>
      </w:r>
      <w:r w:rsidR="0069175F" w:rsidRPr="00BF552D">
        <w:rPr>
          <w:b/>
        </w:rPr>
        <w:t xml:space="preserve"> </w:t>
      </w:r>
      <w:r w:rsidRPr="00BF552D">
        <w:rPr>
          <w:noProof/>
        </w:rPr>
        <w:t>colorful</w:t>
      </w:r>
    </w:p>
    <w:p w14:paraId="5B43055B" w14:textId="77777777" w:rsidR="008941A3" w:rsidRDefault="008941A3" w:rsidP="008941A3">
      <w:pPr>
        <w:pStyle w:val="Normal0"/>
        <w:jc w:val="both"/>
        <w:rPr>
          <w:b/>
          <w:bCs/>
          <w:i/>
          <w:iCs/>
          <w:noProof/>
        </w:rPr>
      </w:pPr>
    </w:p>
    <w:p w14:paraId="6413DF8C" w14:textId="77777777" w:rsidR="004A21A4" w:rsidRPr="00BF552D" w:rsidRDefault="00DE4CCB" w:rsidP="008941A3">
      <w:pPr>
        <w:pStyle w:val="Normal0"/>
        <w:jc w:val="both"/>
      </w:pPr>
      <w:r w:rsidRPr="00BF552D">
        <w:rPr>
          <w:b/>
          <w:bCs/>
          <w:i/>
          <w:iCs/>
          <w:noProof/>
        </w:rPr>
        <w:t xml:space="preserve">Mark the letter A, B, C, or D on your answer sheet to indicate the word or phrase that is </w:t>
      </w:r>
      <w:r w:rsidRPr="00BF552D">
        <w:rPr>
          <w:b/>
          <w:bCs/>
          <w:i/>
          <w:iCs/>
          <w:noProof/>
          <w:u w:val="single"/>
        </w:rPr>
        <w:t>CLOSEST</w:t>
      </w:r>
      <w:r w:rsidRPr="00BF552D">
        <w:rPr>
          <w:b/>
          <w:bCs/>
          <w:i/>
          <w:iCs/>
          <w:noProof/>
        </w:rPr>
        <w:t xml:space="preserve"> in meaning to the underlined part in each of the following questions. </w:t>
      </w:r>
    </w:p>
    <w:p w14:paraId="1CBF18D9" w14:textId="007AE6E1" w:rsidR="004A21A4" w:rsidRPr="00BF552D" w:rsidRDefault="00DE4CCB" w:rsidP="004A21A4">
      <w:pPr>
        <w:pStyle w:val="Normal0"/>
        <w:spacing w:before="60"/>
        <w:jc w:val="both"/>
      </w:pPr>
      <w:r w:rsidRPr="00BF552D">
        <w:rPr>
          <w:b/>
        </w:rPr>
        <w:t xml:space="preserve">Question </w:t>
      </w:r>
      <w:r w:rsidR="00663CE3" w:rsidRPr="00BF552D">
        <w:rPr>
          <w:b/>
        </w:rPr>
        <w:t>29</w:t>
      </w:r>
      <w:r w:rsidRPr="00BF552D">
        <w:rPr>
          <w:b/>
        </w:rPr>
        <w:t xml:space="preserve">. </w:t>
      </w:r>
      <w:r w:rsidRPr="00BF552D">
        <w:t xml:space="preserve">The ASIAN was </w:t>
      </w:r>
      <w:r w:rsidRPr="00BF552D">
        <w:rPr>
          <w:b/>
          <w:u w:val="single"/>
        </w:rPr>
        <w:t>founded</w:t>
      </w:r>
      <w:r w:rsidRPr="00BF552D">
        <w:t xml:space="preserve"> on August 8</w:t>
      </w:r>
      <w:r w:rsidRPr="00BF552D">
        <w:rPr>
          <w:vertAlign w:val="superscript"/>
        </w:rPr>
        <w:t>th,</w:t>
      </w:r>
      <w:r w:rsidRPr="00BF552D">
        <w:t xml:space="preserve"> 1967 in Bangkok, Thailand</w:t>
      </w:r>
      <w:r w:rsidR="00F537BA" w:rsidRPr="00BF552D">
        <w:t>.</w:t>
      </w:r>
    </w:p>
    <w:p w14:paraId="6A28FB9F" w14:textId="60621C2B" w:rsidR="004A21A4" w:rsidRPr="00BF552D" w:rsidRDefault="00DE4CCB">
      <w:pPr>
        <w:tabs>
          <w:tab w:val="left" w:pos="280"/>
          <w:tab w:val="left" w:pos="2580"/>
          <w:tab w:val="left" w:pos="5240"/>
          <w:tab w:val="left" w:pos="7660"/>
        </w:tabs>
        <w:spacing w:before="60"/>
      </w:pPr>
      <w:r w:rsidRPr="00BF552D">
        <w:rPr>
          <w:b/>
        </w:rPr>
        <w:tab/>
        <w:t>A.</w:t>
      </w:r>
      <w:r w:rsidR="0069175F" w:rsidRPr="00BF552D">
        <w:rPr>
          <w:b/>
        </w:rPr>
        <w:t xml:space="preserve"> </w:t>
      </w:r>
      <w:r w:rsidRPr="00BF552D">
        <w:t>proved</w:t>
      </w:r>
      <w:r w:rsidRPr="00BF552D">
        <w:rPr>
          <w:b/>
        </w:rPr>
        <w:tab/>
        <w:t>B.</w:t>
      </w:r>
      <w:r w:rsidR="0069175F" w:rsidRPr="00BF552D">
        <w:rPr>
          <w:b/>
        </w:rPr>
        <w:t xml:space="preserve"> </w:t>
      </w:r>
      <w:r w:rsidRPr="00BF552D">
        <w:t xml:space="preserve">begun </w:t>
      </w:r>
      <w:r w:rsidRPr="00BF552D">
        <w:rPr>
          <w:b/>
        </w:rPr>
        <w:tab/>
        <w:t>C.</w:t>
      </w:r>
      <w:r w:rsidR="0069175F" w:rsidRPr="00BF552D">
        <w:rPr>
          <w:b/>
        </w:rPr>
        <w:t xml:space="preserve"> </w:t>
      </w:r>
      <w:r w:rsidRPr="00BF552D">
        <w:t xml:space="preserve">seen </w:t>
      </w:r>
      <w:r w:rsidRPr="00BF552D">
        <w:rPr>
          <w:b/>
        </w:rPr>
        <w:tab/>
        <w:t>D.</w:t>
      </w:r>
      <w:r w:rsidR="0069175F" w:rsidRPr="00BF552D">
        <w:rPr>
          <w:b/>
        </w:rPr>
        <w:t xml:space="preserve"> </w:t>
      </w:r>
      <w:r w:rsidRPr="00BF552D">
        <w:t>established</w:t>
      </w:r>
    </w:p>
    <w:p w14:paraId="4149E4D8" w14:textId="13F5921B" w:rsidR="004A21A4" w:rsidRPr="00BF552D" w:rsidRDefault="00DE4CCB" w:rsidP="004A21A4">
      <w:pPr>
        <w:pStyle w:val="Normal0"/>
        <w:tabs>
          <w:tab w:val="left" w:pos="520"/>
          <w:tab w:val="left" w:pos="2860"/>
          <w:tab w:val="left" w:pos="5720"/>
          <w:tab w:val="left" w:pos="8450"/>
        </w:tabs>
        <w:spacing w:before="60"/>
      </w:pPr>
      <w:r w:rsidRPr="00BF552D">
        <w:rPr>
          <w:b/>
        </w:rPr>
        <w:lastRenderedPageBreak/>
        <w:t>Question 3</w:t>
      </w:r>
      <w:r w:rsidR="00663CE3" w:rsidRPr="00BF552D">
        <w:rPr>
          <w:b/>
        </w:rPr>
        <w:t>0</w:t>
      </w:r>
      <w:r w:rsidRPr="00BF552D">
        <w:rPr>
          <w:b/>
        </w:rPr>
        <w:t xml:space="preserve">. </w:t>
      </w:r>
      <w:r w:rsidRPr="00BF552D">
        <w:t xml:space="preserve">She’s very old and can’t live alone. She needs someone to </w:t>
      </w:r>
      <w:r w:rsidRPr="00BF552D">
        <w:rPr>
          <w:b/>
          <w:u w:val="single"/>
        </w:rPr>
        <w:t>take care of</w:t>
      </w:r>
      <w:r w:rsidRPr="00BF552D">
        <w:t xml:space="preserve"> her. </w:t>
      </w:r>
    </w:p>
    <w:p w14:paraId="4ADD0364" w14:textId="7B085332" w:rsidR="004A21A4" w:rsidRPr="00BF552D" w:rsidRDefault="00DE4CCB">
      <w:pPr>
        <w:tabs>
          <w:tab w:val="left" w:pos="280"/>
          <w:tab w:val="left" w:pos="2580"/>
          <w:tab w:val="left" w:pos="5240"/>
          <w:tab w:val="left" w:pos="7660"/>
        </w:tabs>
        <w:spacing w:before="60"/>
      </w:pPr>
      <w:r w:rsidRPr="00BF552D">
        <w:rPr>
          <w:b/>
        </w:rPr>
        <w:tab/>
        <w:t>A.</w:t>
      </w:r>
      <w:r w:rsidR="0069175F" w:rsidRPr="00BF552D">
        <w:rPr>
          <w:b/>
        </w:rPr>
        <w:t xml:space="preserve"> </w:t>
      </w:r>
      <w:r w:rsidRPr="00BF552D">
        <w:t>look at</w:t>
      </w:r>
      <w:r w:rsidRPr="00BF552D">
        <w:rPr>
          <w:b/>
        </w:rPr>
        <w:tab/>
        <w:t>B.</w:t>
      </w:r>
      <w:r w:rsidR="0069175F" w:rsidRPr="00BF552D">
        <w:rPr>
          <w:b/>
        </w:rPr>
        <w:t xml:space="preserve"> </w:t>
      </w:r>
      <w:r w:rsidRPr="00BF552D">
        <w:t>look after</w:t>
      </w:r>
      <w:r w:rsidRPr="00BF552D">
        <w:rPr>
          <w:b/>
        </w:rPr>
        <w:tab/>
        <w:t>C.</w:t>
      </w:r>
      <w:r w:rsidR="0069175F" w:rsidRPr="00BF552D">
        <w:rPr>
          <w:b/>
        </w:rPr>
        <w:t xml:space="preserve"> </w:t>
      </w:r>
      <w:r w:rsidRPr="00BF552D">
        <w:t>look up</w:t>
      </w:r>
      <w:r w:rsidRPr="00BF552D">
        <w:rPr>
          <w:b/>
        </w:rPr>
        <w:tab/>
        <w:t>D.</w:t>
      </w:r>
      <w:r w:rsidR="0069175F" w:rsidRPr="00BF552D">
        <w:rPr>
          <w:b/>
        </w:rPr>
        <w:t xml:space="preserve"> </w:t>
      </w:r>
      <w:r w:rsidRPr="00BF552D">
        <w:t>look for</w:t>
      </w:r>
    </w:p>
    <w:p w14:paraId="3CF40C8C" w14:textId="77777777" w:rsidR="00E2626D" w:rsidRDefault="00E2626D" w:rsidP="00E2626D">
      <w:pPr>
        <w:pStyle w:val="Normal0"/>
        <w:jc w:val="both"/>
        <w:rPr>
          <w:b/>
          <w:bCs/>
          <w:i/>
          <w:iCs/>
        </w:rPr>
      </w:pPr>
    </w:p>
    <w:p w14:paraId="1BD7F3C3" w14:textId="77777777" w:rsidR="004A21A4" w:rsidRPr="00BF552D" w:rsidRDefault="00DE4CCB" w:rsidP="00E2626D">
      <w:pPr>
        <w:pStyle w:val="Normal0"/>
        <w:jc w:val="both"/>
        <w:rPr>
          <w:b/>
          <w:bCs/>
          <w:i/>
          <w:iCs/>
        </w:rPr>
      </w:pPr>
      <w:r w:rsidRPr="00BF552D">
        <w:rPr>
          <w:b/>
          <w:bCs/>
          <w:i/>
          <w:iCs/>
        </w:rPr>
        <w:t xml:space="preserve">Mark the letter A, B, C, or D on your answer sheet to indicate the correct answer to each of the following questions. </w:t>
      </w:r>
    </w:p>
    <w:p w14:paraId="339E1064" w14:textId="442B09F3" w:rsidR="00BE34BA" w:rsidRPr="00BF552D" w:rsidRDefault="00BE34BA" w:rsidP="00BE34BA">
      <w:pPr>
        <w:pStyle w:val="NoSpacing"/>
      </w:pPr>
      <w:r w:rsidRPr="00BF552D">
        <w:rPr>
          <w:b/>
        </w:rPr>
        <w:t xml:space="preserve">Question 31. </w:t>
      </w:r>
      <w:r w:rsidRPr="00BF552D">
        <w:t>Her parents are really strict. They rarely let her stay out late, ___________</w:t>
      </w:r>
      <w:r w:rsidRPr="00BF552D">
        <w:tab/>
        <w:t>?</w:t>
      </w:r>
    </w:p>
    <w:p w14:paraId="51E79396" w14:textId="510EE9C5" w:rsidR="00BE34BA" w:rsidRPr="00BF552D" w:rsidRDefault="00BE34BA" w:rsidP="00BE34BA">
      <w:pPr>
        <w:pStyle w:val="NoSpacing"/>
      </w:pPr>
      <w:r w:rsidRPr="00BF552D">
        <w:rPr>
          <w:b/>
        </w:rPr>
        <w:t>A</w:t>
      </w:r>
      <w:r w:rsidRPr="00BF552D">
        <w:t>. do they</w:t>
      </w:r>
      <w:r w:rsidRPr="00BF552D">
        <w:tab/>
      </w:r>
      <w:r w:rsidRPr="00BF552D">
        <w:tab/>
      </w:r>
      <w:r w:rsidRPr="00BF552D">
        <w:rPr>
          <w:b/>
        </w:rPr>
        <w:t>B</w:t>
      </w:r>
      <w:r w:rsidRPr="00BF552D">
        <w:t xml:space="preserve">. don’t they </w:t>
      </w:r>
      <w:r w:rsidRPr="00BF552D">
        <w:tab/>
      </w:r>
      <w:r w:rsidRPr="00BF552D">
        <w:tab/>
      </w:r>
      <w:r w:rsidRPr="00BF552D">
        <w:rPr>
          <w:b/>
        </w:rPr>
        <w:t>C.</w:t>
      </w:r>
      <w:r w:rsidRPr="00BF552D">
        <w:t xml:space="preserve"> does she</w:t>
      </w:r>
      <w:r w:rsidRPr="00BF552D">
        <w:tab/>
      </w:r>
      <w:r w:rsidRPr="00BF552D">
        <w:tab/>
      </w:r>
      <w:r w:rsidRPr="00BF552D">
        <w:rPr>
          <w:b/>
        </w:rPr>
        <w:t>D.</w:t>
      </w:r>
      <w:r w:rsidRPr="00BF552D">
        <w:t xml:space="preserve"> doesn’t she</w:t>
      </w:r>
    </w:p>
    <w:p w14:paraId="46AF50EA" w14:textId="2B1C05B2" w:rsidR="004A21A4" w:rsidRPr="00BF552D" w:rsidRDefault="00DE4CCB" w:rsidP="004A21A4">
      <w:pPr>
        <w:pStyle w:val="Normal0"/>
        <w:spacing w:before="60"/>
        <w:jc w:val="both"/>
      </w:pPr>
      <w:r w:rsidRPr="00BF552D">
        <w:rPr>
          <w:b/>
        </w:rPr>
        <w:t xml:space="preserve">Question 32. </w:t>
      </w:r>
      <w:r w:rsidRPr="00BF552D">
        <w:t xml:space="preserve">The curriculum at the public school is as good </w:t>
      </w:r>
      <w:r w:rsidR="00A94F95" w:rsidRPr="00BF552D">
        <w:t>………….</w:t>
      </w:r>
      <w:r w:rsidRPr="00BF552D">
        <w:t xml:space="preserve"> of any private school.</w:t>
      </w:r>
    </w:p>
    <w:p w14:paraId="4EBFE903" w14:textId="184DA7DB" w:rsidR="004A21A4" w:rsidRPr="00BF552D" w:rsidRDefault="00DE4CCB">
      <w:pPr>
        <w:tabs>
          <w:tab w:val="left" w:pos="280"/>
          <w:tab w:val="left" w:pos="5240"/>
        </w:tabs>
        <w:spacing w:before="60"/>
      </w:pPr>
      <w:r w:rsidRPr="00BF552D">
        <w:rPr>
          <w:b/>
        </w:rPr>
        <w:tab/>
        <w:t>A.</w:t>
      </w:r>
      <w:r w:rsidR="00FF2411" w:rsidRPr="00BF552D">
        <w:rPr>
          <w:b/>
        </w:rPr>
        <w:t xml:space="preserve"> </w:t>
      </w:r>
      <w:r w:rsidRPr="00BF552D">
        <w:t>as or better that</w:t>
      </w:r>
      <w:r w:rsidRPr="00BF552D">
        <w:rPr>
          <w:b/>
        </w:rPr>
        <w:tab/>
        <w:t>B.</w:t>
      </w:r>
      <w:r w:rsidR="00FF2411" w:rsidRPr="00BF552D">
        <w:rPr>
          <w:b/>
        </w:rPr>
        <w:t xml:space="preserve"> </w:t>
      </w:r>
      <w:r w:rsidRPr="00BF552D">
        <w:t xml:space="preserve">as or better than those </w:t>
      </w:r>
    </w:p>
    <w:p w14:paraId="335B0749" w14:textId="762D2A43" w:rsidR="004A21A4" w:rsidRPr="00BF552D" w:rsidRDefault="00DE4CCB">
      <w:pPr>
        <w:tabs>
          <w:tab w:val="left" w:pos="280"/>
          <w:tab w:val="left" w:pos="5240"/>
        </w:tabs>
        <w:spacing w:before="60"/>
      </w:pPr>
      <w:r w:rsidRPr="00BF552D">
        <w:rPr>
          <w:b/>
        </w:rPr>
        <w:tab/>
        <w:t>C.</w:t>
      </w:r>
      <w:r w:rsidR="00FF2411" w:rsidRPr="00BF552D">
        <w:rPr>
          <w:b/>
        </w:rPr>
        <w:t xml:space="preserve"> </w:t>
      </w:r>
      <w:r w:rsidRPr="00BF552D">
        <w:t>as or better than that</w:t>
      </w:r>
      <w:r w:rsidRPr="00BF552D">
        <w:rPr>
          <w:b/>
        </w:rPr>
        <w:tab/>
        <w:t>D.</w:t>
      </w:r>
      <w:r w:rsidR="00FF2411" w:rsidRPr="00BF552D">
        <w:rPr>
          <w:b/>
        </w:rPr>
        <w:t xml:space="preserve"> </w:t>
      </w:r>
      <w:r w:rsidRPr="00BF552D">
        <w:t>or better than</w:t>
      </w:r>
    </w:p>
    <w:p w14:paraId="46334446" w14:textId="64458DCA" w:rsidR="004A21A4" w:rsidRPr="00BF552D" w:rsidRDefault="00DE4CCB" w:rsidP="004A21A4">
      <w:pPr>
        <w:pStyle w:val="Normal0"/>
        <w:spacing w:before="60"/>
        <w:jc w:val="both"/>
        <w:rPr>
          <w:w w:val="110"/>
        </w:rPr>
      </w:pPr>
      <w:r w:rsidRPr="00BF552D">
        <w:rPr>
          <w:b/>
        </w:rPr>
        <w:t xml:space="preserve">Question 33. </w:t>
      </w:r>
      <w:r w:rsidRPr="00BF552D">
        <w:rPr>
          <w:w w:val="110"/>
        </w:rPr>
        <w:t xml:space="preserve">That tower has become a national </w:t>
      </w:r>
      <w:r w:rsidR="00A94F95" w:rsidRPr="00BF552D">
        <w:t>………….</w:t>
      </w:r>
      <w:r w:rsidRPr="00BF552D">
        <w:rPr>
          <w:w w:val="110"/>
        </w:rPr>
        <w:t xml:space="preserve"> for our city.</w:t>
      </w:r>
    </w:p>
    <w:p w14:paraId="37CF1995" w14:textId="560D8C4F" w:rsidR="004A21A4" w:rsidRPr="00BF552D" w:rsidRDefault="00DE4CCB">
      <w:pPr>
        <w:tabs>
          <w:tab w:val="left" w:pos="280"/>
          <w:tab w:val="left" w:pos="2580"/>
          <w:tab w:val="left" w:pos="5240"/>
          <w:tab w:val="left" w:pos="7660"/>
        </w:tabs>
        <w:spacing w:before="60"/>
      </w:pPr>
      <w:r w:rsidRPr="00BF552D">
        <w:rPr>
          <w:b/>
        </w:rPr>
        <w:tab/>
        <w:t>A.</w:t>
      </w:r>
      <w:r w:rsidR="00FF2411" w:rsidRPr="00BF552D">
        <w:rPr>
          <w:b/>
        </w:rPr>
        <w:t xml:space="preserve"> </w:t>
      </w:r>
      <w:r w:rsidRPr="00BF552D">
        <w:t>symbolic</w:t>
      </w:r>
      <w:r w:rsidRPr="00BF552D">
        <w:rPr>
          <w:b/>
        </w:rPr>
        <w:tab/>
        <w:t>B.</w:t>
      </w:r>
      <w:r w:rsidR="00FF2411" w:rsidRPr="00BF552D">
        <w:rPr>
          <w:b/>
        </w:rPr>
        <w:t xml:space="preserve"> </w:t>
      </w:r>
      <w:r w:rsidRPr="00BF552D">
        <w:t>symbolize</w:t>
      </w:r>
      <w:r w:rsidRPr="00BF552D">
        <w:rPr>
          <w:b/>
        </w:rPr>
        <w:tab/>
        <w:t>C.</w:t>
      </w:r>
      <w:r w:rsidR="00FF2411" w:rsidRPr="00BF552D">
        <w:rPr>
          <w:b/>
        </w:rPr>
        <w:t xml:space="preserve"> </w:t>
      </w:r>
      <w:r w:rsidRPr="00BF552D">
        <w:t>symbol</w:t>
      </w:r>
      <w:r w:rsidRPr="00BF552D">
        <w:rPr>
          <w:b/>
        </w:rPr>
        <w:tab/>
        <w:t>D.</w:t>
      </w:r>
      <w:r w:rsidR="00FF2411" w:rsidRPr="00BF552D">
        <w:rPr>
          <w:b/>
        </w:rPr>
        <w:t xml:space="preserve"> </w:t>
      </w:r>
      <w:r w:rsidRPr="00BF552D">
        <w:t>symbolism</w:t>
      </w:r>
    </w:p>
    <w:p w14:paraId="1F152F0A" w14:textId="26AE48EC" w:rsidR="004A21A4" w:rsidRPr="00BF552D" w:rsidRDefault="00DE4CCB" w:rsidP="004A21A4">
      <w:pPr>
        <w:pStyle w:val="Normal0"/>
        <w:spacing w:before="60"/>
        <w:jc w:val="both"/>
      </w:pPr>
      <w:r w:rsidRPr="00BF552D">
        <w:rPr>
          <w:b/>
        </w:rPr>
        <w:t xml:space="preserve">Question 34. </w:t>
      </w:r>
      <w:r w:rsidRPr="00BF552D">
        <w:t xml:space="preserve">Don’t drive into that street. It is </w:t>
      </w:r>
      <w:r w:rsidR="00A94F95" w:rsidRPr="00BF552D">
        <w:t>………….</w:t>
      </w:r>
      <w:r w:rsidRPr="00BF552D">
        <w:t xml:space="preserve"> one-way street.</w:t>
      </w:r>
    </w:p>
    <w:p w14:paraId="0ABA582B" w14:textId="235D8E9E" w:rsidR="004A21A4" w:rsidRPr="00BF552D" w:rsidRDefault="00DE4CCB">
      <w:pPr>
        <w:tabs>
          <w:tab w:val="left" w:pos="280"/>
          <w:tab w:val="left" w:pos="2580"/>
          <w:tab w:val="left" w:pos="5240"/>
          <w:tab w:val="left" w:pos="7660"/>
        </w:tabs>
        <w:spacing w:before="60"/>
      </w:pPr>
      <w:r w:rsidRPr="00BF552D">
        <w:rPr>
          <w:b/>
        </w:rPr>
        <w:tab/>
        <w:t>A.</w:t>
      </w:r>
      <w:r w:rsidR="00FF2411" w:rsidRPr="00BF552D">
        <w:rPr>
          <w:b/>
        </w:rPr>
        <w:t xml:space="preserve"> </w:t>
      </w:r>
      <w:r w:rsidRPr="00BF552D">
        <w:t>the</w:t>
      </w:r>
      <w:r w:rsidRPr="00BF552D">
        <w:rPr>
          <w:b/>
        </w:rPr>
        <w:tab/>
        <w:t>B.</w:t>
      </w:r>
      <w:r w:rsidR="00FF2411" w:rsidRPr="00BF552D">
        <w:rPr>
          <w:b/>
        </w:rPr>
        <w:t xml:space="preserve"> </w:t>
      </w:r>
      <w:r w:rsidRPr="00BF552D">
        <w:t>Ø</w:t>
      </w:r>
      <w:r w:rsidRPr="00BF552D">
        <w:rPr>
          <w:b/>
        </w:rPr>
        <w:tab/>
        <w:t>C.</w:t>
      </w:r>
      <w:r w:rsidR="00FF2411" w:rsidRPr="00BF552D">
        <w:rPr>
          <w:b/>
        </w:rPr>
        <w:t xml:space="preserve"> </w:t>
      </w:r>
      <w:r w:rsidRPr="00BF552D">
        <w:t>an</w:t>
      </w:r>
      <w:r w:rsidRPr="00BF552D">
        <w:rPr>
          <w:b/>
        </w:rPr>
        <w:tab/>
        <w:t>D.</w:t>
      </w:r>
      <w:r w:rsidR="00FF2411" w:rsidRPr="00BF552D">
        <w:rPr>
          <w:b/>
        </w:rPr>
        <w:t xml:space="preserve"> </w:t>
      </w:r>
      <w:r w:rsidRPr="00BF552D">
        <w:t>a</w:t>
      </w:r>
    </w:p>
    <w:p w14:paraId="29D532AE" w14:textId="7152F30C" w:rsidR="004A21A4" w:rsidRPr="00BF552D" w:rsidRDefault="00DE4CCB" w:rsidP="004A21A4">
      <w:pPr>
        <w:pStyle w:val="Normal0"/>
        <w:spacing w:before="60"/>
        <w:jc w:val="both"/>
      </w:pPr>
      <w:r w:rsidRPr="00BF552D">
        <w:rPr>
          <w:b/>
        </w:rPr>
        <w:t xml:space="preserve">Question 35. </w:t>
      </w:r>
      <w:r w:rsidRPr="00BF552D">
        <w:t xml:space="preserve">If you </w:t>
      </w:r>
      <w:r w:rsidR="00A94F95" w:rsidRPr="00BF552D">
        <w:t>………….</w:t>
      </w:r>
      <w:r w:rsidRPr="00BF552D">
        <w:t xml:space="preserve"> less last night, you </w:t>
      </w:r>
      <w:r w:rsidR="00A94F95" w:rsidRPr="00BF552D">
        <w:t>………….</w:t>
      </w:r>
      <w:r w:rsidRPr="00BF552D">
        <w:t xml:space="preserve"> so tired today.</w:t>
      </w:r>
    </w:p>
    <w:p w14:paraId="7305F481" w14:textId="5E3460FF" w:rsidR="004A21A4" w:rsidRPr="00BF552D" w:rsidRDefault="00DE4CCB">
      <w:pPr>
        <w:tabs>
          <w:tab w:val="left" w:pos="280"/>
          <w:tab w:val="left" w:pos="5240"/>
        </w:tabs>
        <w:spacing w:before="60"/>
      </w:pPr>
      <w:r w:rsidRPr="00BF552D">
        <w:rPr>
          <w:b/>
        </w:rPr>
        <w:tab/>
        <w:t>A.</w:t>
      </w:r>
      <w:r w:rsidR="00FF2411" w:rsidRPr="00BF552D">
        <w:rPr>
          <w:b/>
        </w:rPr>
        <w:t xml:space="preserve"> </w:t>
      </w:r>
      <w:r w:rsidRPr="00BF552D">
        <w:t>drank - would not felt</w:t>
      </w:r>
      <w:r w:rsidRPr="00BF552D">
        <w:rPr>
          <w:b/>
        </w:rPr>
        <w:tab/>
        <w:t>B.</w:t>
      </w:r>
      <w:r w:rsidR="00FF2411" w:rsidRPr="00BF552D">
        <w:rPr>
          <w:b/>
        </w:rPr>
        <w:t xml:space="preserve"> </w:t>
      </w:r>
      <w:r w:rsidRPr="00BF552D">
        <w:t>would have drunk - would not feel</w:t>
      </w:r>
    </w:p>
    <w:p w14:paraId="4681FB03" w14:textId="1E2A3BCF" w:rsidR="004A21A4" w:rsidRPr="00BF552D" w:rsidRDefault="00DE4CCB">
      <w:pPr>
        <w:tabs>
          <w:tab w:val="left" w:pos="280"/>
          <w:tab w:val="left" w:pos="5240"/>
        </w:tabs>
        <w:spacing w:before="60"/>
      </w:pPr>
      <w:r w:rsidRPr="00BF552D">
        <w:rPr>
          <w:b/>
        </w:rPr>
        <w:tab/>
        <w:t>C.</w:t>
      </w:r>
      <w:r w:rsidR="00FF2411" w:rsidRPr="00BF552D">
        <w:rPr>
          <w:b/>
        </w:rPr>
        <w:t xml:space="preserve"> </w:t>
      </w:r>
      <w:r w:rsidRPr="00BF552D">
        <w:t>had drunk - would not have felt</w:t>
      </w:r>
      <w:r w:rsidRPr="00BF552D">
        <w:rPr>
          <w:b/>
        </w:rPr>
        <w:tab/>
        <w:t>D.</w:t>
      </w:r>
      <w:r w:rsidR="00FF2411" w:rsidRPr="00BF552D">
        <w:rPr>
          <w:b/>
        </w:rPr>
        <w:t xml:space="preserve"> </w:t>
      </w:r>
      <w:r w:rsidRPr="00BF552D">
        <w:t>had drunk- would not fe</w:t>
      </w:r>
      <w:r w:rsidR="004A21A4" w:rsidRPr="00BF552D">
        <w:t>el</w:t>
      </w:r>
    </w:p>
    <w:p w14:paraId="03878F90" w14:textId="684B3498" w:rsidR="004A21A4" w:rsidRPr="00BF552D" w:rsidRDefault="00DE4CCB" w:rsidP="004A21A4">
      <w:pPr>
        <w:pStyle w:val="Normal0"/>
        <w:spacing w:before="60"/>
        <w:jc w:val="both"/>
      </w:pPr>
      <w:r w:rsidRPr="00BF552D">
        <w:rPr>
          <w:b/>
        </w:rPr>
        <w:t xml:space="preserve">Question 36. </w:t>
      </w:r>
      <w:r w:rsidR="00A94F95" w:rsidRPr="00BF552D">
        <w:t>………….</w:t>
      </w:r>
      <w:r w:rsidRPr="00BF552D">
        <w:t xml:space="preserve"> the issue was debated, the more people became involved.</w:t>
      </w:r>
    </w:p>
    <w:p w14:paraId="029B4941" w14:textId="6418E5B5" w:rsidR="004A21A4" w:rsidRPr="00BF552D" w:rsidRDefault="00DE4CCB">
      <w:pPr>
        <w:tabs>
          <w:tab w:val="left" w:pos="280"/>
          <w:tab w:val="left" w:pos="2580"/>
          <w:tab w:val="left" w:pos="5240"/>
          <w:tab w:val="left" w:pos="7660"/>
        </w:tabs>
        <w:spacing w:before="60"/>
      </w:pPr>
      <w:r w:rsidRPr="00BF552D">
        <w:rPr>
          <w:b/>
        </w:rPr>
        <w:tab/>
        <w:t>A.</w:t>
      </w:r>
      <w:r w:rsidR="00FF2411" w:rsidRPr="00BF552D">
        <w:rPr>
          <w:b/>
        </w:rPr>
        <w:t xml:space="preserve"> </w:t>
      </w:r>
      <w:r w:rsidRPr="00BF552D">
        <w:t>The longest</w:t>
      </w:r>
      <w:r w:rsidRPr="00BF552D">
        <w:rPr>
          <w:b/>
        </w:rPr>
        <w:tab/>
        <w:t>B.</w:t>
      </w:r>
      <w:r w:rsidR="00FF2411" w:rsidRPr="00BF552D">
        <w:rPr>
          <w:b/>
        </w:rPr>
        <w:t xml:space="preserve"> </w:t>
      </w:r>
      <w:r w:rsidRPr="00BF552D">
        <w:t>The longer</w:t>
      </w:r>
      <w:r w:rsidRPr="00BF552D">
        <w:rPr>
          <w:b/>
        </w:rPr>
        <w:tab/>
        <w:t>C.</w:t>
      </w:r>
      <w:r w:rsidR="00FF2411" w:rsidRPr="00BF552D">
        <w:rPr>
          <w:b/>
        </w:rPr>
        <w:t xml:space="preserve"> </w:t>
      </w:r>
      <w:r w:rsidRPr="00BF552D">
        <w:t>The long</w:t>
      </w:r>
      <w:r w:rsidRPr="00BF552D">
        <w:rPr>
          <w:b/>
        </w:rPr>
        <w:tab/>
        <w:t>D.</w:t>
      </w:r>
      <w:r w:rsidR="00FF2411" w:rsidRPr="00BF552D">
        <w:rPr>
          <w:b/>
        </w:rPr>
        <w:t xml:space="preserve"> </w:t>
      </w:r>
      <w:r w:rsidR="00FF2411" w:rsidRPr="00BF552D">
        <w:rPr>
          <w:bCs/>
        </w:rPr>
        <w:t>L</w:t>
      </w:r>
      <w:r w:rsidR="00FF2411" w:rsidRPr="00BF552D">
        <w:t>o</w:t>
      </w:r>
      <w:r w:rsidRPr="00BF552D">
        <w:t>nge</w:t>
      </w:r>
      <w:r w:rsidR="004A21A4" w:rsidRPr="00BF552D">
        <w:t>r</w:t>
      </w:r>
    </w:p>
    <w:p w14:paraId="1A55F019" w14:textId="4D542069" w:rsidR="004A21A4" w:rsidRPr="00BF552D" w:rsidRDefault="00DE4CCB" w:rsidP="004A21A4">
      <w:pPr>
        <w:pStyle w:val="Normal0"/>
        <w:spacing w:before="60"/>
        <w:jc w:val="both"/>
      </w:pPr>
      <w:r w:rsidRPr="00BF552D">
        <w:rPr>
          <w:b/>
        </w:rPr>
        <w:t xml:space="preserve">Question 37. </w:t>
      </w:r>
      <w:r w:rsidRPr="00BF552D">
        <w:t xml:space="preserve">I saw a lot of new people at the party, </w:t>
      </w:r>
      <w:r w:rsidR="00A94F95" w:rsidRPr="00BF552D">
        <w:t>………….</w:t>
      </w:r>
      <w:r w:rsidRPr="00BF552D">
        <w:t xml:space="preserve"> seemed familiar.</w:t>
      </w:r>
    </w:p>
    <w:p w14:paraId="6DE8AC60" w14:textId="47D73DE3" w:rsidR="004A21A4" w:rsidRPr="00BF552D" w:rsidRDefault="00DE4CCB">
      <w:pPr>
        <w:tabs>
          <w:tab w:val="left" w:pos="280"/>
          <w:tab w:val="left" w:pos="2580"/>
          <w:tab w:val="left" w:pos="5240"/>
          <w:tab w:val="left" w:pos="7660"/>
        </w:tabs>
        <w:spacing w:before="60"/>
      </w:pPr>
      <w:r w:rsidRPr="00BF552D">
        <w:rPr>
          <w:b/>
        </w:rPr>
        <w:tab/>
        <w:t>A.</w:t>
      </w:r>
      <w:r w:rsidR="00FF2411" w:rsidRPr="00BF552D">
        <w:rPr>
          <w:b/>
        </w:rPr>
        <w:t xml:space="preserve"> </w:t>
      </w:r>
      <w:r w:rsidRPr="00BF552D">
        <w:t>whom</w:t>
      </w:r>
      <w:r w:rsidRPr="00BF552D">
        <w:rPr>
          <w:b/>
        </w:rPr>
        <w:tab/>
        <w:t>B.</w:t>
      </w:r>
      <w:r w:rsidR="00FF2411" w:rsidRPr="00BF552D">
        <w:rPr>
          <w:b/>
        </w:rPr>
        <w:t xml:space="preserve"> </w:t>
      </w:r>
      <w:r w:rsidRPr="00BF552D">
        <w:t>some of that</w:t>
      </w:r>
      <w:r w:rsidRPr="00BF552D">
        <w:rPr>
          <w:b/>
        </w:rPr>
        <w:tab/>
        <w:t>C.</w:t>
      </w:r>
      <w:r w:rsidR="00FF2411" w:rsidRPr="00BF552D">
        <w:rPr>
          <w:b/>
        </w:rPr>
        <w:t xml:space="preserve"> </w:t>
      </w:r>
      <w:r w:rsidRPr="00BF552D">
        <w:t>some of whom</w:t>
      </w:r>
      <w:r w:rsidRPr="00BF552D">
        <w:rPr>
          <w:b/>
        </w:rPr>
        <w:tab/>
        <w:t>D.</w:t>
      </w:r>
      <w:r w:rsidR="00FF2411" w:rsidRPr="00BF552D">
        <w:rPr>
          <w:b/>
        </w:rPr>
        <w:t xml:space="preserve"> </w:t>
      </w:r>
      <w:r w:rsidRPr="00BF552D">
        <w:t>some of who</w:t>
      </w:r>
    </w:p>
    <w:p w14:paraId="1229BFAF" w14:textId="1B9B5A6E" w:rsidR="004A21A4" w:rsidRPr="00BF552D" w:rsidRDefault="00DE4CCB" w:rsidP="004A21A4">
      <w:pPr>
        <w:pStyle w:val="Normal0"/>
        <w:spacing w:before="60"/>
        <w:jc w:val="both"/>
      </w:pPr>
      <w:r w:rsidRPr="00BF552D">
        <w:rPr>
          <w:b/>
        </w:rPr>
        <w:t xml:space="preserve">Question 38. </w:t>
      </w:r>
      <w:r w:rsidRPr="00BF552D">
        <w:t xml:space="preserve">Betty is happy and </w:t>
      </w:r>
      <w:r w:rsidR="00A94F95" w:rsidRPr="00BF552D">
        <w:t xml:space="preserve">…………. </w:t>
      </w:r>
      <w:r w:rsidRPr="00BF552D">
        <w:t>. She always looks on the bright side of life.</w:t>
      </w:r>
    </w:p>
    <w:p w14:paraId="66AB6A1F" w14:textId="46269C61" w:rsidR="004A21A4" w:rsidRPr="00BF552D" w:rsidRDefault="00DE4CCB">
      <w:pPr>
        <w:tabs>
          <w:tab w:val="left" w:pos="280"/>
          <w:tab w:val="left" w:pos="2580"/>
          <w:tab w:val="left" w:pos="5240"/>
          <w:tab w:val="left" w:pos="7660"/>
        </w:tabs>
        <w:spacing w:before="60"/>
      </w:pPr>
      <w:r w:rsidRPr="00BF552D">
        <w:rPr>
          <w:b/>
        </w:rPr>
        <w:tab/>
        <w:t>A.</w:t>
      </w:r>
      <w:r w:rsidR="00FF2411" w:rsidRPr="00BF552D">
        <w:rPr>
          <w:b/>
        </w:rPr>
        <w:t xml:space="preserve"> </w:t>
      </w:r>
      <w:r w:rsidRPr="00BF552D">
        <w:rPr>
          <w:lang w:val="pt-BR"/>
        </w:rPr>
        <w:t>flexible</w:t>
      </w:r>
      <w:r w:rsidRPr="00BF552D">
        <w:rPr>
          <w:b/>
        </w:rPr>
        <w:tab/>
        <w:t>B.</w:t>
      </w:r>
      <w:r w:rsidR="00FF2411" w:rsidRPr="00BF552D">
        <w:rPr>
          <w:b/>
        </w:rPr>
        <w:t xml:space="preserve"> </w:t>
      </w:r>
      <w:r w:rsidRPr="00BF552D">
        <w:rPr>
          <w:lang w:val="pt-BR"/>
        </w:rPr>
        <w:t>c</w:t>
      </w:r>
      <w:r w:rsidRPr="00BF552D">
        <w:rPr>
          <w:lang w:val="vi-VN"/>
        </w:rPr>
        <w:t>onf</w:t>
      </w:r>
      <w:r w:rsidRPr="00BF552D">
        <w:t>ident</w:t>
      </w:r>
      <w:r w:rsidRPr="00BF552D">
        <w:rPr>
          <w:b/>
        </w:rPr>
        <w:tab/>
        <w:t>C.</w:t>
      </w:r>
      <w:r w:rsidR="00FF2411" w:rsidRPr="00BF552D">
        <w:rPr>
          <w:b/>
        </w:rPr>
        <w:t xml:space="preserve"> </w:t>
      </w:r>
      <w:r w:rsidRPr="00BF552D">
        <w:rPr>
          <w:lang w:val="pt-BR"/>
        </w:rPr>
        <w:t>optimistic</w:t>
      </w:r>
      <w:r w:rsidRPr="00BF552D">
        <w:rPr>
          <w:b/>
        </w:rPr>
        <w:tab/>
        <w:t>D.</w:t>
      </w:r>
      <w:r w:rsidR="00FF2411" w:rsidRPr="00BF552D">
        <w:rPr>
          <w:b/>
        </w:rPr>
        <w:t xml:space="preserve"> </w:t>
      </w:r>
      <w:r w:rsidRPr="00BF552D">
        <w:rPr>
          <w:lang w:val="pt-BR"/>
        </w:rPr>
        <w:t>honest</w:t>
      </w:r>
    </w:p>
    <w:p w14:paraId="59132763" w14:textId="1C1E6353" w:rsidR="004A21A4" w:rsidRPr="00BF552D" w:rsidRDefault="00DE4CCB" w:rsidP="004A21A4">
      <w:pPr>
        <w:pStyle w:val="Normal0"/>
        <w:spacing w:before="60"/>
        <w:jc w:val="both"/>
      </w:pPr>
      <w:r w:rsidRPr="00BF552D">
        <w:rPr>
          <w:b/>
        </w:rPr>
        <w:t xml:space="preserve">Question 39. </w:t>
      </w:r>
      <w:r w:rsidRPr="00BF552D">
        <w:t>By the time his daughter graduates from college, Mr. Brown</w:t>
      </w:r>
      <w:r w:rsidR="00A94F95" w:rsidRPr="00BF552D">
        <w:t xml:space="preserve">…………. </w:t>
      </w:r>
      <w:r w:rsidRPr="00BF552D">
        <w:t>.</w:t>
      </w:r>
    </w:p>
    <w:p w14:paraId="4EDAF208" w14:textId="673A89C2" w:rsidR="004A21A4" w:rsidRPr="00BF552D" w:rsidRDefault="00DE4CCB">
      <w:pPr>
        <w:tabs>
          <w:tab w:val="left" w:pos="280"/>
          <w:tab w:val="left" w:pos="5240"/>
        </w:tabs>
        <w:spacing w:before="60"/>
      </w:pPr>
      <w:r w:rsidRPr="00BF552D">
        <w:rPr>
          <w:b/>
        </w:rPr>
        <w:tab/>
        <w:t>A.</w:t>
      </w:r>
      <w:r w:rsidR="00C3584C" w:rsidRPr="00BF552D">
        <w:rPr>
          <w:b/>
        </w:rPr>
        <w:t xml:space="preserve"> </w:t>
      </w:r>
      <w:r w:rsidRPr="00BF552D">
        <w:t>will have reti</w:t>
      </w:r>
      <w:r w:rsidRPr="00BF552D">
        <w:rPr>
          <w:lang w:val="vi-VN"/>
        </w:rPr>
        <w:t>r</w:t>
      </w:r>
      <w:r w:rsidRPr="00BF552D">
        <w:t>ed</w:t>
      </w:r>
      <w:r w:rsidRPr="00BF552D">
        <w:rPr>
          <w:b/>
        </w:rPr>
        <w:tab/>
        <w:t>B.</w:t>
      </w:r>
      <w:r w:rsidR="00C3584C" w:rsidRPr="00BF552D">
        <w:rPr>
          <w:b/>
        </w:rPr>
        <w:t xml:space="preserve"> </w:t>
      </w:r>
      <w:r w:rsidRPr="00BF552D">
        <w:t>will be retiring</w:t>
      </w:r>
    </w:p>
    <w:p w14:paraId="4083FA6B" w14:textId="4BC3CF10" w:rsidR="004A21A4" w:rsidRPr="00BF552D" w:rsidRDefault="00DE4CCB">
      <w:pPr>
        <w:tabs>
          <w:tab w:val="left" w:pos="280"/>
          <w:tab w:val="left" w:pos="5240"/>
        </w:tabs>
        <w:spacing w:before="60"/>
      </w:pPr>
      <w:r w:rsidRPr="00BF552D">
        <w:rPr>
          <w:b/>
        </w:rPr>
        <w:tab/>
        <w:t>C.</w:t>
      </w:r>
      <w:r w:rsidR="00C3584C" w:rsidRPr="00BF552D">
        <w:rPr>
          <w:b/>
        </w:rPr>
        <w:t xml:space="preserve"> </w:t>
      </w:r>
      <w:r w:rsidRPr="00BF552D">
        <w:t>reti</w:t>
      </w:r>
      <w:r w:rsidRPr="00BF552D">
        <w:rPr>
          <w:lang w:val="vi-VN"/>
        </w:rPr>
        <w:t>r</w:t>
      </w:r>
      <w:r w:rsidRPr="00BF552D">
        <w:t>ed</w:t>
      </w:r>
      <w:r w:rsidRPr="00BF552D">
        <w:rPr>
          <w:b/>
        </w:rPr>
        <w:tab/>
        <w:t>D.</w:t>
      </w:r>
      <w:r w:rsidR="00C3584C" w:rsidRPr="00BF552D">
        <w:rPr>
          <w:b/>
        </w:rPr>
        <w:t xml:space="preserve"> </w:t>
      </w:r>
      <w:r w:rsidRPr="00BF552D">
        <w:t>has retired</w:t>
      </w:r>
    </w:p>
    <w:p w14:paraId="222AA8B9" w14:textId="198A762E" w:rsidR="004A21A4" w:rsidRPr="00BF552D" w:rsidRDefault="00DE4CCB" w:rsidP="004A21A4">
      <w:pPr>
        <w:pStyle w:val="ListParagraph0"/>
        <w:tabs>
          <w:tab w:val="left" w:pos="426"/>
          <w:tab w:val="left" w:pos="567"/>
          <w:tab w:val="left" w:pos="2977"/>
          <w:tab w:val="left" w:pos="5245"/>
          <w:tab w:val="left" w:pos="7938"/>
        </w:tabs>
        <w:spacing w:before="60" w:line="240" w:lineRule="exact"/>
        <w:ind w:left="0"/>
        <w:rPr>
          <w:rFonts w:hint="default"/>
          <w:sz w:val="24"/>
          <w:szCs w:val="24"/>
        </w:rPr>
      </w:pPr>
      <w:r w:rsidRPr="00BF552D">
        <w:rPr>
          <w:rFonts w:eastAsia="Times New Roman" w:hint="default"/>
          <w:b/>
          <w:sz w:val="24"/>
          <w:szCs w:val="24"/>
        </w:rPr>
        <w:t xml:space="preserve">Question 40. </w:t>
      </w:r>
      <w:r w:rsidRPr="00BF552D">
        <w:rPr>
          <w:rFonts w:hint="default"/>
          <w:sz w:val="24"/>
          <w:szCs w:val="24"/>
        </w:rPr>
        <w:t xml:space="preserve">What kind of sports one chooses to play mostly depends </w:t>
      </w:r>
      <w:r w:rsidR="00F1196F" w:rsidRPr="00BF552D">
        <w:rPr>
          <w:rFonts w:hint="default"/>
          <w:sz w:val="24"/>
          <w:szCs w:val="24"/>
        </w:rPr>
        <w:t>…</w:t>
      </w:r>
      <w:r w:rsidR="00A94F95" w:rsidRPr="00BF552D">
        <w:rPr>
          <w:rFonts w:hint="default"/>
          <w:sz w:val="24"/>
          <w:szCs w:val="24"/>
        </w:rPr>
        <w:t>..</w:t>
      </w:r>
      <w:r w:rsidR="00F1196F" w:rsidRPr="00BF552D">
        <w:rPr>
          <w:rFonts w:hint="default"/>
          <w:sz w:val="24"/>
          <w:szCs w:val="24"/>
        </w:rPr>
        <w:t>……</w:t>
      </w:r>
      <w:r w:rsidRPr="00BF552D">
        <w:rPr>
          <w:rFonts w:hint="default"/>
          <w:sz w:val="24"/>
          <w:szCs w:val="24"/>
        </w:rPr>
        <w:t>_his preference and health.</w:t>
      </w:r>
    </w:p>
    <w:p w14:paraId="5997907B" w14:textId="42A25AAE" w:rsidR="004A21A4" w:rsidRPr="00BF552D" w:rsidRDefault="00DE4CCB">
      <w:pPr>
        <w:tabs>
          <w:tab w:val="left" w:pos="280"/>
          <w:tab w:val="left" w:pos="2580"/>
          <w:tab w:val="left" w:pos="5240"/>
          <w:tab w:val="left" w:pos="7660"/>
        </w:tabs>
        <w:spacing w:before="60"/>
      </w:pPr>
      <w:r w:rsidRPr="00BF552D">
        <w:rPr>
          <w:b/>
        </w:rPr>
        <w:tab/>
        <w:t xml:space="preserve">A. </w:t>
      </w:r>
      <w:r w:rsidRPr="00BF552D">
        <w:t>for</w:t>
      </w:r>
      <w:r w:rsidRPr="00BF552D">
        <w:rPr>
          <w:b/>
        </w:rPr>
        <w:tab/>
        <w:t>B.</w:t>
      </w:r>
      <w:r w:rsidR="00C3584C" w:rsidRPr="00BF552D">
        <w:rPr>
          <w:b/>
        </w:rPr>
        <w:t xml:space="preserve"> </w:t>
      </w:r>
      <w:r w:rsidRPr="00BF552D">
        <w:t>with</w:t>
      </w:r>
      <w:r w:rsidRPr="00BF552D">
        <w:rPr>
          <w:b/>
        </w:rPr>
        <w:tab/>
        <w:t>C.</w:t>
      </w:r>
      <w:r w:rsidR="00C3584C" w:rsidRPr="00BF552D">
        <w:rPr>
          <w:b/>
        </w:rPr>
        <w:t xml:space="preserve"> </w:t>
      </w:r>
      <w:r w:rsidRPr="00BF552D">
        <w:t>in</w:t>
      </w:r>
      <w:r w:rsidRPr="00BF552D">
        <w:rPr>
          <w:b/>
        </w:rPr>
        <w:tab/>
        <w:t>D.</w:t>
      </w:r>
      <w:r w:rsidR="00C3584C" w:rsidRPr="00BF552D">
        <w:rPr>
          <w:b/>
        </w:rPr>
        <w:t xml:space="preserve"> </w:t>
      </w:r>
      <w:r w:rsidRPr="00BF552D">
        <w:t>on</w:t>
      </w:r>
    </w:p>
    <w:p w14:paraId="268E9F45" w14:textId="4AC2642A" w:rsidR="004A21A4" w:rsidRPr="00BF552D" w:rsidRDefault="00DE4CCB" w:rsidP="004A21A4">
      <w:pPr>
        <w:pStyle w:val="Normal0"/>
        <w:spacing w:before="60"/>
        <w:jc w:val="both"/>
      </w:pPr>
      <w:r w:rsidRPr="00BF552D">
        <w:rPr>
          <w:b/>
        </w:rPr>
        <w:t xml:space="preserve">Question 41. </w:t>
      </w:r>
      <w:r w:rsidRPr="00BF552D">
        <w:t xml:space="preserve">The new student was very shy at the beginning, but then he </w:t>
      </w:r>
      <w:r w:rsidR="00A94F95" w:rsidRPr="00BF552D">
        <w:t xml:space="preserve">…………. </w:t>
      </w:r>
      <w:r w:rsidRPr="00BF552D">
        <w:t>well with everybody.</w:t>
      </w:r>
    </w:p>
    <w:p w14:paraId="4880D2B6" w14:textId="089FDDF5" w:rsidR="004A21A4" w:rsidRPr="00BF552D" w:rsidRDefault="00DE4CCB">
      <w:pPr>
        <w:tabs>
          <w:tab w:val="left" w:pos="280"/>
          <w:tab w:val="left" w:pos="2580"/>
          <w:tab w:val="left" w:pos="5240"/>
          <w:tab w:val="left" w:pos="7660"/>
        </w:tabs>
        <w:spacing w:before="60"/>
      </w:pPr>
      <w:r w:rsidRPr="00BF552D">
        <w:rPr>
          <w:b/>
        </w:rPr>
        <w:tab/>
        <w:t>A.</w:t>
      </w:r>
      <w:r w:rsidR="004A21A4" w:rsidRPr="00BF552D">
        <w:rPr>
          <w:b/>
        </w:rPr>
        <w:t xml:space="preserve"> </w:t>
      </w:r>
      <w:r w:rsidRPr="00BF552D">
        <w:t>got up</w:t>
      </w:r>
      <w:r w:rsidRPr="00BF552D">
        <w:rPr>
          <w:b/>
        </w:rPr>
        <w:tab/>
        <w:t>B.</w:t>
      </w:r>
      <w:r w:rsidR="004A21A4" w:rsidRPr="00BF552D">
        <w:rPr>
          <w:b/>
        </w:rPr>
        <w:t xml:space="preserve"> </w:t>
      </w:r>
      <w:r w:rsidRPr="00BF552D">
        <w:t>got on</w:t>
      </w:r>
      <w:r w:rsidRPr="00BF552D">
        <w:rPr>
          <w:b/>
        </w:rPr>
        <w:tab/>
        <w:t>C.</w:t>
      </w:r>
      <w:r w:rsidR="004A21A4" w:rsidRPr="00BF552D">
        <w:rPr>
          <w:b/>
        </w:rPr>
        <w:t xml:space="preserve"> </w:t>
      </w:r>
      <w:r w:rsidRPr="00BF552D">
        <w:t>got in</w:t>
      </w:r>
      <w:r w:rsidRPr="00BF552D">
        <w:rPr>
          <w:b/>
        </w:rPr>
        <w:tab/>
        <w:t>D.</w:t>
      </w:r>
      <w:r w:rsidR="004A21A4" w:rsidRPr="00BF552D">
        <w:rPr>
          <w:b/>
        </w:rPr>
        <w:t xml:space="preserve"> </w:t>
      </w:r>
      <w:r w:rsidRPr="00BF552D">
        <w:t>got over</w:t>
      </w:r>
    </w:p>
    <w:p w14:paraId="1120763F" w14:textId="5EC1A347" w:rsidR="004A21A4" w:rsidRPr="00BF552D" w:rsidRDefault="00DE4CCB" w:rsidP="004A21A4">
      <w:pPr>
        <w:pStyle w:val="NoSpacing"/>
        <w:tabs>
          <w:tab w:val="left" w:pos="567"/>
          <w:tab w:val="left" w:pos="2977"/>
          <w:tab w:val="left" w:pos="5245"/>
          <w:tab w:val="left" w:pos="7938"/>
        </w:tabs>
        <w:spacing w:before="60"/>
        <w:jc w:val="both"/>
      </w:pPr>
      <w:r w:rsidRPr="00BF552D">
        <w:rPr>
          <w:b/>
        </w:rPr>
        <w:t xml:space="preserve">Question 42. </w:t>
      </w:r>
      <w:r w:rsidRPr="00BF552D">
        <w:t xml:space="preserve">Right now, Jim </w:t>
      </w:r>
      <w:r w:rsidR="00A94F95" w:rsidRPr="00BF552D">
        <w:t xml:space="preserve">…………. </w:t>
      </w:r>
      <w:r w:rsidRPr="00BF552D">
        <w:t xml:space="preserve">the newspaper and Kathy </w:t>
      </w:r>
      <w:r w:rsidR="00A94F95" w:rsidRPr="00BF552D">
        <w:t>………….</w:t>
      </w:r>
      <w:r w:rsidRPr="00BF552D">
        <w:t xml:space="preserve"> dinner.</w:t>
      </w:r>
    </w:p>
    <w:p w14:paraId="25651878" w14:textId="2AEFEF93" w:rsidR="004A21A4" w:rsidRPr="00BF552D" w:rsidRDefault="00DE4CCB">
      <w:pPr>
        <w:tabs>
          <w:tab w:val="left" w:pos="280"/>
          <w:tab w:val="left" w:pos="5240"/>
        </w:tabs>
        <w:spacing w:before="60"/>
      </w:pPr>
      <w:r w:rsidRPr="00BF552D">
        <w:rPr>
          <w:b/>
        </w:rPr>
        <w:tab/>
        <w:t>A.</w:t>
      </w:r>
      <w:r w:rsidR="00C3584C" w:rsidRPr="00BF552D">
        <w:rPr>
          <w:b/>
        </w:rPr>
        <w:t xml:space="preserve"> </w:t>
      </w:r>
      <w:r w:rsidRPr="00BF552D">
        <w:t>has read / was cooking</w:t>
      </w:r>
      <w:r w:rsidRPr="00BF552D">
        <w:rPr>
          <w:b/>
        </w:rPr>
        <w:tab/>
        <w:t>B.</w:t>
      </w:r>
      <w:r w:rsidR="00C3584C" w:rsidRPr="00BF552D">
        <w:rPr>
          <w:b/>
        </w:rPr>
        <w:t xml:space="preserve"> </w:t>
      </w:r>
      <w:r w:rsidRPr="00BF552D">
        <w:t>is reading / is cooking</w:t>
      </w:r>
    </w:p>
    <w:p w14:paraId="3268754F" w14:textId="51C6A1E2" w:rsidR="004A21A4" w:rsidRPr="00BF552D" w:rsidRDefault="00DE4CCB">
      <w:pPr>
        <w:tabs>
          <w:tab w:val="left" w:pos="280"/>
          <w:tab w:val="left" w:pos="5240"/>
        </w:tabs>
        <w:spacing w:before="60"/>
      </w:pPr>
      <w:r w:rsidRPr="00BF552D">
        <w:rPr>
          <w:b/>
        </w:rPr>
        <w:tab/>
        <w:t>C.</w:t>
      </w:r>
      <w:r w:rsidR="00C3584C" w:rsidRPr="00BF552D">
        <w:rPr>
          <w:b/>
        </w:rPr>
        <w:t xml:space="preserve"> </w:t>
      </w:r>
      <w:r w:rsidRPr="00BF552D">
        <w:t>read / will be cooking</w:t>
      </w:r>
      <w:r w:rsidRPr="00BF552D">
        <w:rPr>
          <w:b/>
        </w:rPr>
        <w:tab/>
        <w:t>D.</w:t>
      </w:r>
      <w:r w:rsidR="00C3584C" w:rsidRPr="00BF552D">
        <w:rPr>
          <w:b/>
        </w:rPr>
        <w:t xml:space="preserve"> </w:t>
      </w:r>
      <w:r w:rsidRPr="00BF552D">
        <w:t>reads / has cooked</w:t>
      </w:r>
    </w:p>
    <w:p w14:paraId="6C6916A3" w14:textId="18A0E5ED" w:rsidR="004A21A4" w:rsidRPr="00BF552D" w:rsidRDefault="00DE4CCB" w:rsidP="004A21A4">
      <w:pPr>
        <w:pStyle w:val="Normal0"/>
        <w:spacing w:before="60"/>
        <w:jc w:val="both"/>
      </w:pPr>
      <w:r w:rsidRPr="00BF552D">
        <w:rPr>
          <w:b/>
        </w:rPr>
        <w:t xml:space="preserve">Question 43. </w:t>
      </w:r>
      <w:r w:rsidRPr="00BF552D">
        <w:t xml:space="preserve">My wallet </w:t>
      </w:r>
      <w:r w:rsidR="00A94F95" w:rsidRPr="00BF552D">
        <w:t>………….</w:t>
      </w:r>
      <w:r w:rsidRPr="00BF552D">
        <w:t xml:space="preserve"> at the station while I </w:t>
      </w:r>
      <w:r w:rsidR="00A94F95" w:rsidRPr="00BF552D">
        <w:t>………….</w:t>
      </w:r>
      <w:r w:rsidRPr="00BF552D">
        <w:t xml:space="preserve"> for the rain.</w:t>
      </w:r>
    </w:p>
    <w:p w14:paraId="2136D58E" w14:textId="264D4A22" w:rsidR="004A21A4" w:rsidRPr="00BF552D" w:rsidRDefault="00DE4CCB" w:rsidP="00E2626D">
      <w:pPr>
        <w:tabs>
          <w:tab w:val="left" w:pos="280"/>
        </w:tabs>
        <w:spacing w:before="60"/>
        <w:ind w:left="292" w:hanging="292"/>
      </w:pPr>
      <w:r w:rsidRPr="00BF552D">
        <w:rPr>
          <w:b/>
        </w:rPr>
        <w:tab/>
        <w:t>A.</w:t>
      </w:r>
      <w:r w:rsidR="00C3584C" w:rsidRPr="00BF552D">
        <w:rPr>
          <w:b/>
        </w:rPr>
        <w:t xml:space="preserve"> </w:t>
      </w:r>
      <w:r w:rsidRPr="00BF552D">
        <w:t>should have stolen- had been waiting</w:t>
      </w:r>
      <w:r w:rsidR="00E2626D">
        <w:tab/>
      </w:r>
      <w:r w:rsidR="00E2626D">
        <w:tab/>
      </w:r>
      <w:r w:rsidRPr="00BF552D">
        <w:rPr>
          <w:b/>
        </w:rPr>
        <w:t>B.</w:t>
      </w:r>
      <w:r w:rsidR="00C3584C" w:rsidRPr="00BF552D">
        <w:rPr>
          <w:b/>
        </w:rPr>
        <w:t xml:space="preserve"> </w:t>
      </w:r>
      <w:r w:rsidRPr="00BF552D">
        <w:t>needn’t have been stolen- would be waiting</w:t>
      </w:r>
    </w:p>
    <w:p w14:paraId="7E1CAAC8" w14:textId="1E4196F0" w:rsidR="004A21A4" w:rsidRPr="00BF552D" w:rsidRDefault="00DE4CCB" w:rsidP="00E2626D">
      <w:pPr>
        <w:tabs>
          <w:tab w:val="left" w:pos="280"/>
        </w:tabs>
        <w:spacing w:before="60"/>
        <w:ind w:left="292" w:hanging="292"/>
      </w:pPr>
      <w:r w:rsidRPr="00BF552D">
        <w:rPr>
          <w:b/>
        </w:rPr>
        <w:tab/>
        <w:t>C.</w:t>
      </w:r>
      <w:r w:rsidR="00C3584C" w:rsidRPr="00BF552D">
        <w:rPr>
          <w:b/>
        </w:rPr>
        <w:t xml:space="preserve"> </w:t>
      </w:r>
      <w:r w:rsidRPr="00BF552D">
        <w:t>could have stolen- was waiting</w:t>
      </w:r>
      <w:r w:rsidR="00E2626D">
        <w:tab/>
      </w:r>
      <w:r w:rsidR="00E2626D">
        <w:tab/>
      </w:r>
      <w:r w:rsidR="00E2626D">
        <w:tab/>
      </w:r>
      <w:r w:rsidRPr="00BF552D">
        <w:rPr>
          <w:b/>
        </w:rPr>
        <w:t>D.</w:t>
      </w:r>
      <w:r w:rsidR="00C3584C" w:rsidRPr="00BF552D">
        <w:rPr>
          <w:b/>
        </w:rPr>
        <w:t xml:space="preserve"> </w:t>
      </w:r>
      <w:r w:rsidRPr="00BF552D">
        <w:t>must have been stolen- was waiting</w:t>
      </w:r>
    </w:p>
    <w:p w14:paraId="2CD0A68E" w14:textId="6BF10A9A" w:rsidR="004A21A4" w:rsidRPr="00BF552D" w:rsidRDefault="00DE4CCB" w:rsidP="004A21A4">
      <w:pPr>
        <w:pStyle w:val="Normal0"/>
        <w:spacing w:before="60"/>
        <w:jc w:val="both"/>
      </w:pPr>
      <w:r w:rsidRPr="00BF552D">
        <w:rPr>
          <w:b/>
        </w:rPr>
        <w:t xml:space="preserve">Question 44. </w:t>
      </w:r>
      <w:r w:rsidR="00A94F95" w:rsidRPr="00BF552D">
        <w:t>………….</w:t>
      </w:r>
      <w:r w:rsidRPr="00BF552D">
        <w:t xml:space="preserve"> on several different television programs, the witness gave conflicting accounts of what had happened.</w:t>
      </w:r>
    </w:p>
    <w:p w14:paraId="5B925EA4" w14:textId="1666B517" w:rsidR="004A21A4" w:rsidRPr="00BF552D" w:rsidRDefault="00DE4CCB">
      <w:pPr>
        <w:tabs>
          <w:tab w:val="left" w:pos="280"/>
          <w:tab w:val="left" w:pos="2580"/>
          <w:tab w:val="left" w:pos="5240"/>
          <w:tab w:val="left" w:pos="7660"/>
        </w:tabs>
        <w:spacing w:before="60"/>
      </w:pPr>
      <w:r w:rsidRPr="00BF552D">
        <w:rPr>
          <w:b/>
        </w:rPr>
        <w:tab/>
        <w:t>A.</w:t>
      </w:r>
      <w:r w:rsidR="00C3584C" w:rsidRPr="00BF552D">
        <w:rPr>
          <w:b/>
        </w:rPr>
        <w:t xml:space="preserve"> </w:t>
      </w:r>
      <w:r w:rsidRPr="00BF552D">
        <w:t xml:space="preserve">Who appeared </w:t>
      </w:r>
      <w:r w:rsidRPr="00BF552D">
        <w:rPr>
          <w:b/>
        </w:rPr>
        <w:tab/>
        <w:t>B.</w:t>
      </w:r>
      <w:r w:rsidR="00C3584C" w:rsidRPr="00BF552D">
        <w:rPr>
          <w:b/>
        </w:rPr>
        <w:t xml:space="preserve"> </w:t>
      </w:r>
      <w:r w:rsidRPr="00BF552D">
        <w:t>Appears</w:t>
      </w:r>
      <w:r w:rsidRPr="00BF552D">
        <w:rPr>
          <w:b/>
        </w:rPr>
        <w:tab/>
        <w:t>C.</w:t>
      </w:r>
      <w:r w:rsidR="00C3584C" w:rsidRPr="00BF552D">
        <w:rPr>
          <w:b/>
        </w:rPr>
        <w:t xml:space="preserve"> </w:t>
      </w:r>
      <w:r w:rsidRPr="00BF552D">
        <w:t>Appearing</w:t>
      </w:r>
      <w:r w:rsidRPr="00BF552D">
        <w:rPr>
          <w:b/>
        </w:rPr>
        <w:tab/>
        <w:t>D.</w:t>
      </w:r>
      <w:r w:rsidR="00C3584C" w:rsidRPr="00BF552D">
        <w:rPr>
          <w:b/>
        </w:rPr>
        <w:t xml:space="preserve"> </w:t>
      </w:r>
      <w:r w:rsidRPr="00BF552D">
        <w:t>He appeared</w:t>
      </w:r>
    </w:p>
    <w:p w14:paraId="1945973E" w14:textId="1CCD9143" w:rsidR="004A21A4" w:rsidRPr="00BF552D" w:rsidRDefault="00DE4CCB" w:rsidP="004A21A4">
      <w:pPr>
        <w:pStyle w:val="Normal0"/>
        <w:spacing w:before="60"/>
        <w:jc w:val="both"/>
      </w:pPr>
      <w:r w:rsidRPr="00BF552D">
        <w:rPr>
          <w:b/>
        </w:rPr>
        <w:t xml:space="preserve">Question 45. </w:t>
      </w:r>
      <w:r w:rsidRPr="00BF552D">
        <w:t xml:space="preserve">Peter asked me </w:t>
      </w:r>
      <w:r w:rsidR="00A94F95" w:rsidRPr="00BF552D">
        <w:t xml:space="preserve">…………. </w:t>
      </w:r>
      <w:r w:rsidRPr="00BF552D">
        <w:t>.</w:t>
      </w:r>
    </w:p>
    <w:p w14:paraId="1DC7DAF3" w14:textId="36A70556" w:rsidR="004A21A4" w:rsidRPr="00BF552D" w:rsidRDefault="00DE4CCB">
      <w:pPr>
        <w:tabs>
          <w:tab w:val="left" w:pos="280"/>
          <w:tab w:val="left" w:pos="5240"/>
        </w:tabs>
        <w:spacing w:before="60"/>
      </w:pPr>
      <w:r w:rsidRPr="00BF552D">
        <w:rPr>
          <w:b/>
        </w:rPr>
        <w:tab/>
        <w:t>A.</w:t>
      </w:r>
      <w:r w:rsidR="00C3584C" w:rsidRPr="00BF552D">
        <w:rPr>
          <w:b/>
        </w:rPr>
        <w:t xml:space="preserve"> </w:t>
      </w:r>
      <w:r w:rsidRPr="00BF552D">
        <w:t>what time the film started</w:t>
      </w:r>
      <w:r w:rsidRPr="00BF552D">
        <w:rPr>
          <w:b/>
        </w:rPr>
        <w:tab/>
        <w:t>B.</w:t>
      </w:r>
      <w:r w:rsidR="00C3584C" w:rsidRPr="00BF552D">
        <w:rPr>
          <w:b/>
        </w:rPr>
        <w:t xml:space="preserve"> </w:t>
      </w:r>
      <w:r w:rsidRPr="00BF552D">
        <w:t>what time does the film start</w:t>
      </w:r>
    </w:p>
    <w:p w14:paraId="17276350" w14:textId="40847308" w:rsidR="004A21A4" w:rsidRPr="00BF552D" w:rsidRDefault="00DE4CCB">
      <w:pPr>
        <w:tabs>
          <w:tab w:val="left" w:pos="280"/>
          <w:tab w:val="left" w:pos="5240"/>
        </w:tabs>
        <w:spacing w:before="60"/>
      </w:pPr>
      <w:r w:rsidRPr="00BF552D">
        <w:rPr>
          <w:b/>
        </w:rPr>
        <w:tab/>
        <w:t>C.</w:t>
      </w:r>
      <w:r w:rsidR="00C3584C" w:rsidRPr="00BF552D">
        <w:rPr>
          <w:b/>
        </w:rPr>
        <w:t xml:space="preserve"> </w:t>
      </w:r>
      <w:r w:rsidRPr="00BF552D">
        <w:t>what time did the film start</w:t>
      </w:r>
      <w:r w:rsidRPr="00BF552D">
        <w:rPr>
          <w:b/>
        </w:rPr>
        <w:tab/>
        <w:t>D.</w:t>
      </w:r>
      <w:r w:rsidR="00C3584C" w:rsidRPr="00BF552D">
        <w:rPr>
          <w:b/>
        </w:rPr>
        <w:t xml:space="preserve"> </w:t>
      </w:r>
      <w:r w:rsidRPr="00BF552D">
        <w:t>what time the film starts</w:t>
      </w:r>
    </w:p>
    <w:p w14:paraId="55484895" w14:textId="77777777" w:rsidR="00E2626D" w:rsidRDefault="00E2626D" w:rsidP="00E2626D">
      <w:pPr>
        <w:pStyle w:val="Normal0"/>
        <w:jc w:val="both"/>
        <w:rPr>
          <w:b/>
          <w:bCs/>
          <w:i/>
          <w:iCs/>
        </w:rPr>
      </w:pPr>
    </w:p>
    <w:p w14:paraId="5D19AF08" w14:textId="77777777" w:rsidR="004A21A4" w:rsidRPr="00BF552D" w:rsidRDefault="00DE4CCB" w:rsidP="00E2626D">
      <w:pPr>
        <w:pStyle w:val="Normal0"/>
        <w:jc w:val="both"/>
      </w:pPr>
      <w:r w:rsidRPr="00BF552D">
        <w:rPr>
          <w:b/>
          <w:bCs/>
          <w:i/>
          <w:iCs/>
        </w:rPr>
        <w:t>Read the following passage and mark the letter A, B, C, or D on your answer sheet to choose the word or phrase that best fits each of the numbered blanks.</w:t>
      </w:r>
    </w:p>
    <w:p w14:paraId="3D5C9DDF" w14:textId="7EB27BC9" w:rsidR="004A21A4" w:rsidRPr="00BF552D" w:rsidRDefault="00DE4CCB" w:rsidP="00C3584C">
      <w:pPr>
        <w:pStyle w:val="Normal0"/>
        <w:tabs>
          <w:tab w:val="left" w:pos="360"/>
          <w:tab w:val="left" w:pos="520"/>
          <w:tab w:val="left" w:pos="2860"/>
          <w:tab w:val="left" w:pos="5720"/>
          <w:tab w:val="left" w:pos="5760"/>
          <w:tab w:val="left" w:pos="8450"/>
        </w:tabs>
        <w:spacing w:before="60"/>
        <w:ind w:firstLine="280"/>
        <w:jc w:val="both"/>
      </w:pPr>
      <w:r w:rsidRPr="00BF552D">
        <w:t xml:space="preserve">UNICEF was created in 1946 to help bring food and medicine to children who suffered during World War II in Europe. It began as a temporary agency, but became a permanent part of the United Nations in </w:t>
      </w:r>
      <w:r w:rsidRPr="00BF552D">
        <w:lastRenderedPageBreak/>
        <w:t>1953 (46)</w:t>
      </w:r>
      <w:r w:rsidR="004A21A4" w:rsidRPr="00BF552D">
        <w:t xml:space="preserve"> ………….</w:t>
      </w:r>
      <w:r w:rsidRPr="00BF552D">
        <w:t xml:space="preserve"> the need for its services around the world. UNICEF's primary concern is to help governments of developing countries improve the quality of life for (47)</w:t>
      </w:r>
      <w:r w:rsidR="004A21A4" w:rsidRPr="00BF552D">
        <w:t xml:space="preserve"> ………….</w:t>
      </w:r>
      <w:r w:rsidRPr="00BF552D">
        <w:t xml:space="preserve"> one billion children. UNICEF's main office is in the United Nations offices in New York City, but it also has more than 40 offices and 100 programs (48)</w:t>
      </w:r>
      <w:r w:rsidR="004A21A4" w:rsidRPr="00BF552D">
        <w:t xml:space="preserve"> …………. </w:t>
      </w:r>
      <w:r w:rsidRPr="00BF552D">
        <w:t xml:space="preserve">. In 1965, UNICEF won the Nobel Peace Prize for its work helping children and building brighter future. </w:t>
      </w:r>
    </w:p>
    <w:p w14:paraId="2521574B" w14:textId="30124B90" w:rsidR="004A21A4" w:rsidRPr="00BF552D" w:rsidRDefault="00DE4CCB" w:rsidP="00C3584C">
      <w:pPr>
        <w:pStyle w:val="Style"/>
        <w:tabs>
          <w:tab w:val="left" w:pos="360"/>
          <w:tab w:val="left" w:pos="520"/>
          <w:tab w:val="left" w:pos="2860"/>
          <w:tab w:val="left" w:pos="5720"/>
          <w:tab w:val="left" w:pos="8450"/>
        </w:tabs>
        <w:spacing w:before="60"/>
        <w:ind w:firstLine="280"/>
        <w:jc w:val="both"/>
        <w:rPr>
          <w:rFonts w:ascii="Times New Roman" w:hAnsi="Times New Roman" w:cs="Times New Roman" w:hint="default"/>
        </w:rPr>
      </w:pPr>
      <w:r w:rsidRPr="00BF552D">
        <w:rPr>
          <w:rFonts w:ascii="Times New Roman" w:hAnsi="Times New Roman" w:cs="Times New Roman" w:hint="default"/>
        </w:rPr>
        <w:t>UNICEF works with governments to provide three kinds of services. First, UNICEF plans and develops programs in developing countries. These programs serve the community (49)</w:t>
      </w:r>
      <w:r w:rsidR="004A21A4" w:rsidRPr="00BF552D">
        <w:rPr>
          <w:rFonts w:ascii="Times New Roman" w:hAnsi="Times New Roman" w:cs="Times New Roman" w:hint="default"/>
        </w:rPr>
        <w:t xml:space="preserve"> ………</w:t>
      </w:r>
      <w:r w:rsidRPr="00BF552D">
        <w:rPr>
          <w:rFonts w:ascii="Times New Roman" w:hAnsi="Times New Roman" w:cs="Times New Roman" w:hint="default"/>
        </w:rPr>
        <w:t xml:space="preserve"> providing health care, information about nutrition, basic education, and safe water and sanitation.</w:t>
      </w:r>
      <w:r w:rsidR="004A21A4" w:rsidRPr="00BF552D">
        <w:rPr>
          <w:rFonts w:ascii="Times New Roman" w:hAnsi="Times New Roman" w:cs="Times New Roman" w:hint="default"/>
        </w:rPr>
        <w:t xml:space="preserve"> </w:t>
      </w:r>
      <w:r w:rsidRPr="00BF552D">
        <w:rPr>
          <w:rFonts w:ascii="Times New Roman" w:hAnsi="Times New Roman" w:cs="Times New Roman" w:hint="default"/>
          <w:i/>
        </w:rPr>
        <w:t>[</w:t>
      </w:r>
      <w:r w:rsidRPr="00BF552D">
        <w:rPr>
          <w:rFonts w:ascii="Times New Roman" w:hAnsi="Times New Roman" w:cs="Times New Roman" w:hint="default"/>
          <w:bCs/>
          <w:i/>
        </w:rPr>
        <w:t>state of being clean and conducive to health]</w:t>
      </w:r>
      <w:r w:rsidRPr="00BF552D">
        <w:rPr>
          <w:rFonts w:ascii="Times New Roman" w:hAnsi="Times New Roman" w:cs="Times New Roman" w:hint="default"/>
        </w:rPr>
        <w:t xml:space="preserve"> Then UNICEF trains people to work in these programs. UNICEF also provides supplies and equipment that (50)</w:t>
      </w:r>
      <w:r w:rsidR="004A21A4" w:rsidRPr="00BF552D">
        <w:rPr>
          <w:rFonts w:ascii="Times New Roman" w:hAnsi="Times New Roman" w:cs="Times New Roman" w:hint="default"/>
        </w:rPr>
        <w:t xml:space="preserve"> …………</w:t>
      </w:r>
      <w:r w:rsidRPr="00BF552D">
        <w:rPr>
          <w:rFonts w:ascii="Times New Roman" w:hAnsi="Times New Roman" w:cs="Times New Roman" w:hint="default"/>
        </w:rPr>
        <w:t xml:space="preserve"> the programs to work. </w:t>
      </w:r>
    </w:p>
    <w:p w14:paraId="03A1BEEF" w14:textId="77777777" w:rsidR="00F6188E" w:rsidRPr="00BF552D" w:rsidRDefault="00F6188E" w:rsidP="004A21A4">
      <w:pPr>
        <w:tabs>
          <w:tab w:val="left" w:pos="1640"/>
          <w:tab w:val="left" w:pos="3740"/>
          <w:tab w:val="left" w:pos="5860"/>
          <w:tab w:val="left" w:pos="8000"/>
        </w:tabs>
        <w:spacing w:before="60"/>
        <w:rPr>
          <w:b/>
        </w:rPr>
      </w:pPr>
    </w:p>
    <w:p w14:paraId="0B1EA593" w14:textId="3EA96558" w:rsidR="004A21A4" w:rsidRPr="00BF552D" w:rsidRDefault="00DE4CCB" w:rsidP="004A21A4">
      <w:pPr>
        <w:tabs>
          <w:tab w:val="left" w:pos="1640"/>
          <w:tab w:val="left" w:pos="3740"/>
          <w:tab w:val="left" w:pos="5860"/>
          <w:tab w:val="left" w:pos="8000"/>
        </w:tabs>
        <w:spacing w:before="60"/>
      </w:pPr>
      <w:r w:rsidRPr="00BF552D">
        <w:rPr>
          <w:b/>
        </w:rPr>
        <w:t xml:space="preserve">Question 46. </w:t>
      </w:r>
      <w:r w:rsidRPr="00BF552D">
        <w:rPr>
          <w:b/>
        </w:rPr>
        <w:tab/>
        <w:t>A.</w:t>
      </w:r>
      <w:r w:rsidR="00F6188E" w:rsidRPr="00BF552D">
        <w:rPr>
          <w:b/>
        </w:rPr>
        <w:t xml:space="preserve"> </w:t>
      </w:r>
      <w:r w:rsidRPr="00BF552D">
        <w:t xml:space="preserve">instead of </w:t>
      </w:r>
      <w:r w:rsidRPr="00BF552D">
        <w:rPr>
          <w:b/>
        </w:rPr>
        <w:tab/>
        <w:t>B.</w:t>
      </w:r>
      <w:r w:rsidR="00F6188E" w:rsidRPr="00BF552D">
        <w:rPr>
          <w:b/>
        </w:rPr>
        <w:t xml:space="preserve"> </w:t>
      </w:r>
      <w:r w:rsidRPr="00BF552D">
        <w:t>except for</w:t>
      </w:r>
      <w:r w:rsidRPr="00BF552D">
        <w:rPr>
          <w:b/>
        </w:rPr>
        <w:tab/>
        <w:t>C.</w:t>
      </w:r>
      <w:r w:rsidR="00F6188E" w:rsidRPr="00BF552D">
        <w:rPr>
          <w:b/>
        </w:rPr>
        <w:t xml:space="preserve"> </w:t>
      </w:r>
      <w:r w:rsidRPr="00BF552D">
        <w:t>in spite of</w:t>
      </w:r>
      <w:r w:rsidRPr="00BF552D">
        <w:rPr>
          <w:b/>
        </w:rPr>
        <w:tab/>
        <w:t>D.</w:t>
      </w:r>
      <w:r w:rsidR="00F6188E" w:rsidRPr="00BF552D">
        <w:rPr>
          <w:b/>
        </w:rPr>
        <w:t xml:space="preserve"> </w:t>
      </w:r>
      <w:r w:rsidRPr="00BF552D">
        <w:t xml:space="preserve">due to </w:t>
      </w:r>
    </w:p>
    <w:p w14:paraId="31C2BD43" w14:textId="5BDC18A3" w:rsidR="004A21A4" w:rsidRPr="00BF552D" w:rsidRDefault="00DE4CCB" w:rsidP="004A21A4">
      <w:pPr>
        <w:tabs>
          <w:tab w:val="left" w:pos="1640"/>
          <w:tab w:val="left" w:pos="3740"/>
          <w:tab w:val="left" w:pos="5860"/>
          <w:tab w:val="left" w:pos="8000"/>
        </w:tabs>
        <w:spacing w:before="60"/>
      </w:pPr>
      <w:r w:rsidRPr="00BF552D">
        <w:rPr>
          <w:b/>
        </w:rPr>
        <w:t xml:space="preserve">Question 47. </w:t>
      </w:r>
      <w:r w:rsidRPr="00BF552D">
        <w:rPr>
          <w:b/>
        </w:rPr>
        <w:tab/>
        <w:t>A.</w:t>
      </w:r>
      <w:r w:rsidR="00F6188E" w:rsidRPr="00BF552D">
        <w:rPr>
          <w:b/>
        </w:rPr>
        <w:t xml:space="preserve"> </w:t>
      </w:r>
      <w:r w:rsidRPr="00BF552D">
        <w:t>all most</w:t>
      </w:r>
      <w:r w:rsidRPr="00BF552D">
        <w:rPr>
          <w:b/>
        </w:rPr>
        <w:tab/>
        <w:t>B.</w:t>
      </w:r>
      <w:r w:rsidR="00F6188E" w:rsidRPr="00BF552D">
        <w:rPr>
          <w:b/>
        </w:rPr>
        <w:t xml:space="preserve"> </w:t>
      </w:r>
      <w:r w:rsidRPr="00BF552D">
        <w:t xml:space="preserve">the most </w:t>
      </w:r>
      <w:r w:rsidRPr="00BF552D">
        <w:rPr>
          <w:b/>
        </w:rPr>
        <w:tab/>
        <w:t>C.</w:t>
      </w:r>
      <w:r w:rsidR="00F6188E" w:rsidRPr="00BF552D">
        <w:rPr>
          <w:b/>
        </w:rPr>
        <w:t xml:space="preserve"> </w:t>
      </w:r>
      <w:r w:rsidRPr="00BF552D">
        <w:t xml:space="preserve">most </w:t>
      </w:r>
      <w:r w:rsidRPr="00BF552D">
        <w:rPr>
          <w:b/>
        </w:rPr>
        <w:tab/>
        <w:t>D.</w:t>
      </w:r>
      <w:r w:rsidR="00F6188E" w:rsidRPr="00BF552D">
        <w:rPr>
          <w:b/>
        </w:rPr>
        <w:t xml:space="preserve"> </w:t>
      </w:r>
      <w:r w:rsidRPr="00BF552D">
        <w:t>almost</w:t>
      </w:r>
    </w:p>
    <w:p w14:paraId="16E38A69" w14:textId="25AA1C0E" w:rsidR="004A21A4" w:rsidRPr="00BF552D" w:rsidRDefault="00DE4CCB" w:rsidP="004A21A4">
      <w:pPr>
        <w:tabs>
          <w:tab w:val="left" w:pos="1640"/>
          <w:tab w:val="left" w:pos="3740"/>
          <w:tab w:val="left" w:pos="5860"/>
          <w:tab w:val="left" w:pos="8000"/>
        </w:tabs>
        <w:spacing w:before="60"/>
      </w:pPr>
      <w:r w:rsidRPr="00BF552D">
        <w:rPr>
          <w:b/>
        </w:rPr>
        <w:t xml:space="preserve">Question 48. </w:t>
      </w:r>
      <w:r w:rsidRPr="00BF552D">
        <w:rPr>
          <w:b/>
        </w:rPr>
        <w:tab/>
        <w:t>A.</w:t>
      </w:r>
      <w:r w:rsidR="00F6188E" w:rsidRPr="00BF552D">
        <w:rPr>
          <w:b/>
        </w:rPr>
        <w:t xml:space="preserve"> </w:t>
      </w:r>
      <w:r w:rsidRPr="00BF552D">
        <w:t>worldly</w:t>
      </w:r>
      <w:r w:rsidRPr="00BF552D">
        <w:rPr>
          <w:b/>
        </w:rPr>
        <w:tab/>
        <w:t>B.</w:t>
      </w:r>
      <w:r w:rsidR="00F6188E" w:rsidRPr="00BF552D">
        <w:rPr>
          <w:b/>
        </w:rPr>
        <w:t xml:space="preserve"> </w:t>
      </w:r>
      <w:r w:rsidRPr="00BF552D">
        <w:t>on world</w:t>
      </w:r>
      <w:r w:rsidRPr="00BF552D">
        <w:rPr>
          <w:b/>
        </w:rPr>
        <w:tab/>
        <w:t>C.</w:t>
      </w:r>
      <w:r w:rsidR="00F6188E" w:rsidRPr="00BF552D">
        <w:rPr>
          <w:b/>
        </w:rPr>
        <w:t xml:space="preserve"> </w:t>
      </w:r>
      <w:r w:rsidRPr="00BF552D">
        <w:t xml:space="preserve">worldwide </w:t>
      </w:r>
      <w:r w:rsidRPr="00BF552D">
        <w:rPr>
          <w:b/>
        </w:rPr>
        <w:tab/>
        <w:t>D.</w:t>
      </w:r>
      <w:r w:rsidR="00F6188E" w:rsidRPr="00BF552D">
        <w:rPr>
          <w:b/>
        </w:rPr>
        <w:t xml:space="preserve"> </w:t>
      </w:r>
      <w:r w:rsidRPr="00BF552D">
        <w:t xml:space="preserve">in world </w:t>
      </w:r>
    </w:p>
    <w:p w14:paraId="3241942B" w14:textId="0A02FBB6" w:rsidR="004A21A4" w:rsidRPr="00BF552D" w:rsidRDefault="00DE4CCB" w:rsidP="004A21A4">
      <w:pPr>
        <w:tabs>
          <w:tab w:val="left" w:pos="1640"/>
          <w:tab w:val="left" w:pos="3740"/>
          <w:tab w:val="left" w:pos="5860"/>
          <w:tab w:val="left" w:pos="8000"/>
        </w:tabs>
        <w:spacing w:before="60"/>
      </w:pPr>
      <w:r w:rsidRPr="00BF552D">
        <w:rPr>
          <w:b/>
        </w:rPr>
        <w:t xml:space="preserve">Question 49. </w:t>
      </w:r>
      <w:r w:rsidRPr="00BF552D">
        <w:rPr>
          <w:b/>
        </w:rPr>
        <w:tab/>
        <w:t>A.</w:t>
      </w:r>
      <w:r w:rsidR="00F6188E" w:rsidRPr="00BF552D">
        <w:rPr>
          <w:b/>
        </w:rPr>
        <w:t xml:space="preserve"> </w:t>
      </w:r>
      <w:r w:rsidRPr="00BF552D">
        <w:t xml:space="preserve">for </w:t>
      </w:r>
      <w:r w:rsidRPr="00BF552D">
        <w:rPr>
          <w:b/>
        </w:rPr>
        <w:tab/>
        <w:t>B.</w:t>
      </w:r>
      <w:r w:rsidR="00F6188E" w:rsidRPr="00BF552D">
        <w:rPr>
          <w:b/>
        </w:rPr>
        <w:t xml:space="preserve"> </w:t>
      </w:r>
      <w:r w:rsidRPr="00BF552D">
        <w:t xml:space="preserve">with </w:t>
      </w:r>
      <w:r w:rsidRPr="00BF552D">
        <w:rPr>
          <w:b/>
        </w:rPr>
        <w:tab/>
        <w:t>C.</w:t>
      </w:r>
      <w:r w:rsidR="00F6188E" w:rsidRPr="00BF552D">
        <w:rPr>
          <w:b/>
        </w:rPr>
        <w:t xml:space="preserve"> </w:t>
      </w:r>
      <w:r w:rsidRPr="00BF552D">
        <w:t>by</w:t>
      </w:r>
      <w:r w:rsidRPr="00BF552D">
        <w:rPr>
          <w:b/>
        </w:rPr>
        <w:tab/>
        <w:t>D.</w:t>
      </w:r>
      <w:r w:rsidR="00F6188E" w:rsidRPr="00BF552D">
        <w:rPr>
          <w:b/>
        </w:rPr>
        <w:t xml:space="preserve"> </w:t>
      </w:r>
      <w:r w:rsidRPr="00BF552D">
        <w:t>about</w:t>
      </w:r>
    </w:p>
    <w:p w14:paraId="18DE0E0A" w14:textId="2F7F388E" w:rsidR="004A21A4" w:rsidRPr="00BF552D" w:rsidRDefault="00DE4CCB" w:rsidP="004A21A4">
      <w:pPr>
        <w:tabs>
          <w:tab w:val="left" w:pos="1640"/>
          <w:tab w:val="left" w:pos="3740"/>
          <w:tab w:val="left" w:pos="5860"/>
          <w:tab w:val="left" w:pos="8000"/>
        </w:tabs>
        <w:spacing w:before="60"/>
      </w:pPr>
      <w:r w:rsidRPr="00BF552D">
        <w:rPr>
          <w:b/>
        </w:rPr>
        <w:t xml:space="preserve">Question 50. </w:t>
      </w:r>
      <w:r w:rsidRPr="00BF552D">
        <w:rPr>
          <w:b/>
        </w:rPr>
        <w:tab/>
        <w:t>A.</w:t>
      </w:r>
      <w:r w:rsidR="00F6188E" w:rsidRPr="00BF552D">
        <w:rPr>
          <w:b/>
        </w:rPr>
        <w:t xml:space="preserve"> </w:t>
      </w:r>
      <w:r w:rsidRPr="00BF552D">
        <w:t xml:space="preserve">let </w:t>
      </w:r>
      <w:r w:rsidRPr="00BF552D">
        <w:rPr>
          <w:b/>
        </w:rPr>
        <w:tab/>
        <w:t>B.</w:t>
      </w:r>
      <w:r w:rsidR="00F6188E" w:rsidRPr="00BF552D">
        <w:rPr>
          <w:b/>
        </w:rPr>
        <w:t xml:space="preserve"> </w:t>
      </w:r>
      <w:r w:rsidRPr="00BF552D">
        <w:t xml:space="preserve">enable </w:t>
      </w:r>
      <w:r w:rsidRPr="00BF552D">
        <w:rPr>
          <w:b/>
        </w:rPr>
        <w:tab/>
        <w:t>C.</w:t>
      </w:r>
      <w:r w:rsidR="00F6188E" w:rsidRPr="00BF552D">
        <w:rPr>
          <w:b/>
        </w:rPr>
        <w:t xml:space="preserve"> </w:t>
      </w:r>
      <w:r w:rsidRPr="00BF552D">
        <w:t>suggest</w:t>
      </w:r>
      <w:r w:rsidRPr="00BF552D">
        <w:rPr>
          <w:b/>
        </w:rPr>
        <w:tab/>
        <w:t>D.</w:t>
      </w:r>
      <w:r w:rsidR="00F6188E" w:rsidRPr="00BF552D">
        <w:rPr>
          <w:b/>
        </w:rPr>
        <w:t xml:space="preserve"> </w:t>
      </w:r>
      <w:r w:rsidRPr="00BF552D">
        <w:t>make</w:t>
      </w:r>
    </w:p>
    <w:p w14:paraId="19CD5600" w14:textId="77777777" w:rsidR="004A21A4" w:rsidRPr="00BF552D" w:rsidRDefault="00DE4CCB" w:rsidP="004A21A4">
      <w:pPr>
        <w:spacing w:before="60"/>
        <w:jc w:val="center"/>
        <w:rPr>
          <w:b/>
          <w:i/>
        </w:rPr>
      </w:pPr>
      <w:r w:rsidRPr="00BF552D">
        <w:rPr>
          <w:b/>
          <w:i/>
        </w:rPr>
        <w:t>------ END ------</w:t>
      </w:r>
    </w:p>
    <w:p w14:paraId="7568F299" w14:textId="77777777" w:rsidR="004A21A4" w:rsidRPr="00BF552D" w:rsidRDefault="004A21A4" w:rsidP="004A21A4">
      <w:pPr>
        <w:spacing w:before="60"/>
        <w:jc w:val="center"/>
        <w:rPr>
          <w:b/>
          <w:i/>
        </w:rPr>
      </w:pPr>
    </w:p>
    <w:p w14:paraId="562FC50D" w14:textId="77777777" w:rsidR="001B6828" w:rsidRPr="00BF552D" w:rsidRDefault="001B6828" w:rsidP="004A21A4">
      <w:pPr>
        <w:spacing w:before="60"/>
        <w:jc w:val="center"/>
        <w:rPr>
          <w:b/>
          <w:i/>
        </w:rPr>
      </w:pPr>
    </w:p>
    <w:p w14:paraId="01A76C1A" w14:textId="77777777" w:rsidR="001B6828" w:rsidRPr="00BF552D" w:rsidRDefault="001B6828" w:rsidP="004A21A4">
      <w:pPr>
        <w:spacing w:before="60"/>
        <w:jc w:val="center"/>
        <w:rPr>
          <w:b/>
          <w:i/>
        </w:rPr>
      </w:pPr>
    </w:p>
    <w:p w14:paraId="0EEAD5E6" w14:textId="77777777" w:rsidR="001B6828" w:rsidRPr="00BF552D" w:rsidRDefault="001B6828" w:rsidP="004A21A4">
      <w:pPr>
        <w:spacing w:before="60"/>
        <w:jc w:val="center"/>
        <w:rPr>
          <w:b/>
          <w:i/>
        </w:rPr>
      </w:pPr>
    </w:p>
    <w:tbl>
      <w:tblPr>
        <w:tblStyle w:val="TableGrid"/>
        <w:tblW w:w="0" w:type="auto"/>
        <w:tblLook w:val="04A0" w:firstRow="1" w:lastRow="0" w:firstColumn="1" w:lastColumn="0" w:noHBand="0" w:noVBand="1"/>
      </w:tblPr>
      <w:tblGrid>
        <w:gridCol w:w="1070"/>
        <w:gridCol w:w="1070"/>
        <w:gridCol w:w="1070"/>
        <w:gridCol w:w="1070"/>
        <w:gridCol w:w="1070"/>
        <w:gridCol w:w="1071"/>
        <w:gridCol w:w="1071"/>
        <w:gridCol w:w="1071"/>
        <w:gridCol w:w="1071"/>
        <w:gridCol w:w="1071"/>
      </w:tblGrid>
      <w:tr w:rsidR="00BF552D" w:rsidRPr="00BF552D" w14:paraId="36E0CDD0" w14:textId="77777777" w:rsidTr="00753152">
        <w:tc>
          <w:tcPr>
            <w:tcW w:w="1070" w:type="dxa"/>
          </w:tcPr>
          <w:p w14:paraId="5EAA3E47" w14:textId="77777777" w:rsidR="00663CE3" w:rsidRPr="00BF552D" w:rsidRDefault="00663CE3" w:rsidP="00753152">
            <w:pPr>
              <w:spacing w:before="60"/>
              <w:jc w:val="center"/>
              <w:rPr>
                <w:b/>
                <w:i/>
              </w:rPr>
            </w:pPr>
            <w:r w:rsidRPr="00BF552D">
              <w:rPr>
                <w:b/>
                <w:i/>
              </w:rPr>
              <w:t>1.D</w:t>
            </w:r>
          </w:p>
        </w:tc>
        <w:tc>
          <w:tcPr>
            <w:tcW w:w="1070" w:type="dxa"/>
          </w:tcPr>
          <w:p w14:paraId="4424207B" w14:textId="77777777" w:rsidR="00663CE3" w:rsidRPr="00BF552D" w:rsidRDefault="00663CE3" w:rsidP="00753152">
            <w:pPr>
              <w:spacing w:before="60"/>
              <w:jc w:val="center"/>
              <w:rPr>
                <w:b/>
                <w:i/>
              </w:rPr>
            </w:pPr>
            <w:r w:rsidRPr="00BF552D">
              <w:rPr>
                <w:b/>
                <w:i/>
              </w:rPr>
              <w:t>2.D</w:t>
            </w:r>
          </w:p>
        </w:tc>
        <w:tc>
          <w:tcPr>
            <w:tcW w:w="1070" w:type="dxa"/>
          </w:tcPr>
          <w:p w14:paraId="38FEDDBC" w14:textId="77777777" w:rsidR="00663CE3" w:rsidRPr="00BF552D" w:rsidRDefault="00663CE3" w:rsidP="00753152">
            <w:pPr>
              <w:spacing w:before="60"/>
              <w:jc w:val="center"/>
              <w:rPr>
                <w:b/>
                <w:i/>
              </w:rPr>
            </w:pPr>
            <w:r w:rsidRPr="00BF552D">
              <w:rPr>
                <w:b/>
                <w:i/>
              </w:rPr>
              <w:t>3.A</w:t>
            </w:r>
          </w:p>
        </w:tc>
        <w:tc>
          <w:tcPr>
            <w:tcW w:w="1070" w:type="dxa"/>
          </w:tcPr>
          <w:p w14:paraId="248D40FA" w14:textId="77777777" w:rsidR="00663CE3" w:rsidRPr="00BF552D" w:rsidRDefault="00663CE3" w:rsidP="00753152">
            <w:pPr>
              <w:spacing w:before="60"/>
              <w:jc w:val="center"/>
              <w:rPr>
                <w:b/>
                <w:i/>
              </w:rPr>
            </w:pPr>
            <w:r w:rsidRPr="00BF552D">
              <w:rPr>
                <w:b/>
                <w:i/>
              </w:rPr>
              <w:t>4.A</w:t>
            </w:r>
          </w:p>
        </w:tc>
        <w:tc>
          <w:tcPr>
            <w:tcW w:w="1070" w:type="dxa"/>
          </w:tcPr>
          <w:p w14:paraId="5A027BD4" w14:textId="77777777" w:rsidR="00663CE3" w:rsidRPr="00BF552D" w:rsidRDefault="00663CE3" w:rsidP="00753152">
            <w:pPr>
              <w:spacing w:before="60"/>
              <w:jc w:val="center"/>
              <w:rPr>
                <w:b/>
                <w:i/>
              </w:rPr>
            </w:pPr>
            <w:r w:rsidRPr="00BF552D">
              <w:rPr>
                <w:b/>
                <w:i/>
              </w:rPr>
              <w:t>5.C</w:t>
            </w:r>
          </w:p>
        </w:tc>
        <w:tc>
          <w:tcPr>
            <w:tcW w:w="1071" w:type="dxa"/>
          </w:tcPr>
          <w:p w14:paraId="2C555905" w14:textId="77777777" w:rsidR="00663CE3" w:rsidRPr="00BF552D" w:rsidRDefault="00663CE3" w:rsidP="00753152">
            <w:pPr>
              <w:spacing w:before="60"/>
              <w:jc w:val="center"/>
              <w:rPr>
                <w:b/>
                <w:i/>
              </w:rPr>
            </w:pPr>
            <w:r w:rsidRPr="00BF552D">
              <w:rPr>
                <w:b/>
                <w:i/>
              </w:rPr>
              <w:t>6.A</w:t>
            </w:r>
          </w:p>
        </w:tc>
        <w:tc>
          <w:tcPr>
            <w:tcW w:w="1071" w:type="dxa"/>
          </w:tcPr>
          <w:p w14:paraId="6144E8F6" w14:textId="77777777" w:rsidR="00663CE3" w:rsidRPr="00BF552D" w:rsidRDefault="00663CE3" w:rsidP="00753152">
            <w:pPr>
              <w:spacing w:before="60"/>
              <w:jc w:val="center"/>
              <w:rPr>
                <w:b/>
                <w:i/>
              </w:rPr>
            </w:pPr>
            <w:r w:rsidRPr="00BF552D">
              <w:rPr>
                <w:b/>
                <w:i/>
              </w:rPr>
              <w:t>7.A</w:t>
            </w:r>
          </w:p>
        </w:tc>
        <w:tc>
          <w:tcPr>
            <w:tcW w:w="1071" w:type="dxa"/>
          </w:tcPr>
          <w:p w14:paraId="2BA9FE89" w14:textId="77777777" w:rsidR="00663CE3" w:rsidRPr="00BF552D" w:rsidRDefault="00663CE3" w:rsidP="00753152">
            <w:pPr>
              <w:spacing w:before="60"/>
              <w:jc w:val="center"/>
              <w:rPr>
                <w:b/>
                <w:i/>
              </w:rPr>
            </w:pPr>
            <w:r w:rsidRPr="00BF552D">
              <w:rPr>
                <w:b/>
                <w:i/>
              </w:rPr>
              <w:t>8.B</w:t>
            </w:r>
          </w:p>
        </w:tc>
        <w:tc>
          <w:tcPr>
            <w:tcW w:w="1071" w:type="dxa"/>
          </w:tcPr>
          <w:p w14:paraId="33968717" w14:textId="77777777" w:rsidR="00663CE3" w:rsidRPr="00BF552D" w:rsidRDefault="00663CE3" w:rsidP="00753152">
            <w:pPr>
              <w:spacing w:before="60"/>
              <w:jc w:val="center"/>
              <w:rPr>
                <w:b/>
                <w:i/>
              </w:rPr>
            </w:pPr>
            <w:r w:rsidRPr="00BF552D">
              <w:rPr>
                <w:b/>
                <w:i/>
              </w:rPr>
              <w:t>9.B</w:t>
            </w:r>
          </w:p>
        </w:tc>
        <w:tc>
          <w:tcPr>
            <w:tcW w:w="1071" w:type="dxa"/>
          </w:tcPr>
          <w:p w14:paraId="30C95579" w14:textId="77777777" w:rsidR="00663CE3" w:rsidRPr="00BF552D" w:rsidRDefault="00663CE3" w:rsidP="00753152">
            <w:pPr>
              <w:spacing w:before="60"/>
              <w:jc w:val="center"/>
              <w:rPr>
                <w:b/>
                <w:i/>
              </w:rPr>
            </w:pPr>
            <w:r w:rsidRPr="00BF552D">
              <w:rPr>
                <w:b/>
                <w:i/>
              </w:rPr>
              <w:t>10.B</w:t>
            </w:r>
          </w:p>
        </w:tc>
      </w:tr>
      <w:tr w:rsidR="00BF552D" w:rsidRPr="00BF552D" w14:paraId="4273F28B" w14:textId="77777777" w:rsidTr="00753152">
        <w:tc>
          <w:tcPr>
            <w:tcW w:w="1070" w:type="dxa"/>
          </w:tcPr>
          <w:p w14:paraId="694469A5" w14:textId="77777777" w:rsidR="00663CE3" w:rsidRPr="00BF552D" w:rsidRDefault="00663CE3" w:rsidP="00753152">
            <w:pPr>
              <w:spacing w:before="60"/>
              <w:jc w:val="center"/>
              <w:rPr>
                <w:b/>
                <w:i/>
              </w:rPr>
            </w:pPr>
            <w:r w:rsidRPr="00BF552D">
              <w:rPr>
                <w:b/>
                <w:i/>
              </w:rPr>
              <w:t>11.C</w:t>
            </w:r>
          </w:p>
        </w:tc>
        <w:tc>
          <w:tcPr>
            <w:tcW w:w="1070" w:type="dxa"/>
          </w:tcPr>
          <w:p w14:paraId="0095CAEB" w14:textId="77777777" w:rsidR="00663CE3" w:rsidRPr="00BF552D" w:rsidRDefault="00663CE3" w:rsidP="00753152">
            <w:pPr>
              <w:spacing w:before="60"/>
              <w:jc w:val="center"/>
              <w:rPr>
                <w:b/>
                <w:i/>
              </w:rPr>
            </w:pPr>
            <w:r w:rsidRPr="00BF552D">
              <w:rPr>
                <w:b/>
                <w:i/>
              </w:rPr>
              <w:t>12.A</w:t>
            </w:r>
          </w:p>
        </w:tc>
        <w:tc>
          <w:tcPr>
            <w:tcW w:w="1070" w:type="dxa"/>
          </w:tcPr>
          <w:p w14:paraId="0D964309" w14:textId="77777777" w:rsidR="00663CE3" w:rsidRPr="00BF552D" w:rsidRDefault="00663CE3" w:rsidP="00753152">
            <w:pPr>
              <w:spacing w:before="60"/>
              <w:jc w:val="center"/>
              <w:rPr>
                <w:b/>
                <w:i/>
              </w:rPr>
            </w:pPr>
            <w:r w:rsidRPr="00BF552D">
              <w:rPr>
                <w:b/>
                <w:i/>
              </w:rPr>
              <w:t>13.B</w:t>
            </w:r>
          </w:p>
        </w:tc>
        <w:tc>
          <w:tcPr>
            <w:tcW w:w="1070" w:type="dxa"/>
          </w:tcPr>
          <w:p w14:paraId="58966372" w14:textId="77777777" w:rsidR="00663CE3" w:rsidRPr="00BF552D" w:rsidRDefault="00663CE3" w:rsidP="00753152">
            <w:pPr>
              <w:spacing w:before="60"/>
              <w:jc w:val="center"/>
              <w:rPr>
                <w:b/>
                <w:i/>
              </w:rPr>
            </w:pPr>
            <w:r w:rsidRPr="00BF552D">
              <w:rPr>
                <w:b/>
                <w:i/>
              </w:rPr>
              <w:t>14.C</w:t>
            </w:r>
          </w:p>
        </w:tc>
        <w:tc>
          <w:tcPr>
            <w:tcW w:w="1070" w:type="dxa"/>
          </w:tcPr>
          <w:p w14:paraId="1C71F414" w14:textId="77777777" w:rsidR="00663CE3" w:rsidRPr="00BF552D" w:rsidRDefault="00663CE3" w:rsidP="00753152">
            <w:pPr>
              <w:spacing w:before="60"/>
              <w:jc w:val="center"/>
              <w:rPr>
                <w:b/>
                <w:i/>
              </w:rPr>
            </w:pPr>
            <w:r w:rsidRPr="00BF552D">
              <w:rPr>
                <w:b/>
                <w:i/>
              </w:rPr>
              <w:t>15.A</w:t>
            </w:r>
          </w:p>
        </w:tc>
        <w:tc>
          <w:tcPr>
            <w:tcW w:w="1071" w:type="dxa"/>
          </w:tcPr>
          <w:p w14:paraId="5AAD7576" w14:textId="77777777" w:rsidR="00663CE3" w:rsidRPr="00BF552D" w:rsidRDefault="00663CE3" w:rsidP="00753152">
            <w:pPr>
              <w:spacing w:before="60"/>
              <w:jc w:val="center"/>
              <w:rPr>
                <w:b/>
                <w:i/>
              </w:rPr>
            </w:pPr>
            <w:r w:rsidRPr="00BF552D">
              <w:rPr>
                <w:b/>
                <w:i/>
              </w:rPr>
              <w:t>16.B</w:t>
            </w:r>
          </w:p>
        </w:tc>
        <w:tc>
          <w:tcPr>
            <w:tcW w:w="1071" w:type="dxa"/>
          </w:tcPr>
          <w:p w14:paraId="4B8013AC" w14:textId="77777777" w:rsidR="00663CE3" w:rsidRPr="00BF552D" w:rsidRDefault="00663CE3" w:rsidP="00753152">
            <w:pPr>
              <w:spacing w:before="60"/>
              <w:jc w:val="center"/>
              <w:rPr>
                <w:b/>
                <w:i/>
              </w:rPr>
            </w:pPr>
            <w:r w:rsidRPr="00BF552D">
              <w:rPr>
                <w:b/>
                <w:i/>
              </w:rPr>
              <w:t>17.C</w:t>
            </w:r>
          </w:p>
        </w:tc>
        <w:tc>
          <w:tcPr>
            <w:tcW w:w="1071" w:type="dxa"/>
          </w:tcPr>
          <w:p w14:paraId="0B7F853B" w14:textId="77777777" w:rsidR="00663CE3" w:rsidRPr="00BF552D" w:rsidRDefault="00663CE3" w:rsidP="00753152">
            <w:pPr>
              <w:spacing w:before="60"/>
              <w:jc w:val="center"/>
              <w:rPr>
                <w:b/>
                <w:i/>
              </w:rPr>
            </w:pPr>
            <w:r w:rsidRPr="00BF552D">
              <w:rPr>
                <w:b/>
                <w:i/>
              </w:rPr>
              <w:t>18.D</w:t>
            </w:r>
          </w:p>
        </w:tc>
        <w:tc>
          <w:tcPr>
            <w:tcW w:w="1071" w:type="dxa"/>
          </w:tcPr>
          <w:p w14:paraId="3626D072" w14:textId="77777777" w:rsidR="00663CE3" w:rsidRPr="00BF552D" w:rsidRDefault="00663CE3" w:rsidP="00753152">
            <w:pPr>
              <w:spacing w:before="60"/>
              <w:jc w:val="center"/>
              <w:rPr>
                <w:b/>
                <w:i/>
              </w:rPr>
            </w:pPr>
            <w:r w:rsidRPr="00BF552D">
              <w:rPr>
                <w:b/>
                <w:i/>
              </w:rPr>
              <w:t>19.B</w:t>
            </w:r>
          </w:p>
        </w:tc>
        <w:tc>
          <w:tcPr>
            <w:tcW w:w="1071" w:type="dxa"/>
          </w:tcPr>
          <w:p w14:paraId="0A177F1B" w14:textId="77777777" w:rsidR="00663CE3" w:rsidRPr="00BF552D" w:rsidRDefault="00663CE3" w:rsidP="00753152">
            <w:pPr>
              <w:spacing w:before="60"/>
              <w:jc w:val="center"/>
              <w:rPr>
                <w:b/>
                <w:i/>
              </w:rPr>
            </w:pPr>
            <w:r w:rsidRPr="00BF552D">
              <w:rPr>
                <w:b/>
                <w:i/>
              </w:rPr>
              <w:t>20.D</w:t>
            </w:r>
          </w:p>
        </w:tc>
      </w:tr>
      <w:tr w:rsidR="00BF552D" w:rsidRPr="00BF552D" w14:paraId="1A7390C0" w14:textId="77777777" w:rsidTr="00753152">
        <w:tc>
          <w:tcPr>
            <w:tcW w:w="1070" w:type="dxa"/>
          </w:tcPr>
          <w:p w14:paraId="752CA020" w14:textId="77777777" w:rsidR="00663CE3" w:rsidRPr="00BF552D" w:rsidRDefault="00663CE3" w:rsidP="00753152">
            <w:pPr>
              <w:spacing w:before="60"/>
              <w:jc w:val="center"/>
              <w:rPr>
                <w:b/>
                <w:i/>
              </w:rPr>
            </w:pPr>
            <w:r w:rsidRPr="00BF552D">
              <w:rPr>
                <w:b/>
                <w:i/>
              </w:rPr>
              <w:t>21.D</w:t>
            </w:r>
          </w:p>
        </w:tc>
        <w:tc>
          <w:tcPr>
            <w:tcW w:w="1070" w:type="dxa"/>
          </w:tcPr>
          <w:p w14:paraId="4C07DF77" w14:textId="77777777" w:rsidR="00663CE3" w:rsidRPr="00BF552D" w:rsidRDefault="00663CE3" w:rsidP="00753152">
            <w:pPr>
              <w:spacing w:before="60"/>
              <w:jc w:val="center"/>
              <w:rPr>
                <w:b/>
                <w:i/>
              </w:rPr>
            </w:pPr>
            <w:r w:rsidRPr="00BF552D">
              <w:rPr>
                <w:b/>
                <w:i/>
              </w:rPr>
              <w:t>22.C</w:t>
            </w:r>
          </w:p>
        </w:tc>
        <w:tc>
          <w:tcPr>
            <w:tcW w:w="1070" w:type="dxa"/>
          </w:tcPr>
          <w:p w14:paraId="6514AB06" w14:textId="60AA23A1" w:rsidR="00663CE3" w:rsidRPr="00BF552D" w:rsidRDefault="00663CE3" w:rsidP="00C52B74">
            <w:pPr>
              <w:spacing w:before="60"/>
              <w:jc w:val="center"/>
              <w:rPr>
                <w:b/>
                <w:i/>
              </w:rPr>
            </w:pPr>
            <w:r w:rsidRPr="00BF552D">
              <w:rPr>
                <w:b/>
                <w:i/>
              </w:rPr>
              <w:t>23.</w:t>
            </w:r>
            <w:r w:rsidR="00C52B74" w:rsidRPr="00BF552D">
              <w:rPr>
                <w:b/>
                <w:i/>
              </w:rPr>
              <w:t>B</w:t>
            </w:r>
          </w:p>
        </w:tc>
        <w:tc>
          <w:tcPr>
            <w:tcW w:w="1070" w:type="dxa"/>
          </w:tcPr>
          <w:p w14:paraId="64F1FA5E" w14:textId="77777777" w:rsidR="00663CE3" w:rsidRPr="00BF552D" w:rsidRDefault="00663CE3" w:rsidP="00753152">
            <w:pPr>
              <w:spacing w:before="60"/>
              <w:jc w:val="center"/>
              <w:rPr>
                <w:b/>
                <w:i/>
              </w:rPr>
            </w:pPr>
            <w:r w:rsidRPr="00BF552D">
              <w:rPr>
                <w:b/>
                <w:i/>
              </w:rPr>
              <w:t>24.B</w:t>
            </w:r>
          </w:p>
        </w:tc>
        <w:tc>
          <w:tcPr>
            <w:tcW w:w="1070" w:type="dxa"/>
          </w:tcPr>
          <w:p w14:paraId="321EC549" w14:textId="77777777" w:rsidR="00663CE3" w:rsidRPr="00BF552D" w:rsidRDefault="00663CE3" w:rsidP="00753152">
            <w:pPr>
              <w:spacing w:before="60"/>
              <w:jc w:val="center"/>
              <w:rPr>
                <w:b/>
                <w:i/>
              </w:rPr>
            </w:pPr>
            <w:r w:rsidRPr="00BF552D">
              <w:rPr>
                <w:b/>
                <w:i/>
              </w:rPr>
              <w:t>25.B</w:t>
            </w:r>
          </w:p>
        </w:tc>
        <w:tc>
          <w:tcPr>
            <w:tcW w:w="1071" w:type="dxa"/>
          </w:tcPr>
          <w:p w14:paraId="618352E4" w14:textId="77777777" w:rsidR="00663CE3" w:rsidRPr="00BF552D" w:rsidRDefault="00663CE3" w:rsidP="00753152">
            <w:pPr>
              <w:spacing w:before="60"/>
              <w:jc w:val="center"/>
              <w:rPr>
                <w:b/>
                <w:i/>
              </w:rPr>
            </w:pPr>
            <w:r w:rsidRPr="00BF552D">
              <w:rPr>
                <w:b/>
                <w:i/>
              </w:rPr>
              <w:t>26.C</w:t>
            </w:r>
          </w:p>
        </w:tc>
        <w:tc>
          <w:tcPr>
            <w:tcW w:w="1071" w:type="dxa"/>
          </w:tcPr>
          <w:p w14:paraId="060FD8B6" w14:textId="77777777" w:rsidR="00663CE3" w:rsidRPr="00BF552D" w:rsidRDefault="00663CE3" w:rsidP="00753152">
            <w:pPr>
              <w:spacing w:before="60"/>
              <w:jc w:val="center"/>
              <w:rPr>
                <w:b/>
                <w:i/>
              </w:rPr>
            </w:pPr>
            <w:r w:rsidRPr="00BF552D">
              <w:rPr>
                <w:b/>
                <w:i/>
              </w:rPr>
              <w:t>27.C</w:t>
            </w:r>
          </w:p>
        </w:tc>
        <w:tc>
          <w:tcPr>
            <w:tcW w:w="1071" w:type="dxa"/>
          </w:tcPr>
          <w:p w14:paraId="28F97677" w14:textId="77777777" w:rsidR="00663CE3" w:rsidRPr="00BF552D" w:rsidRDefault="00663CE3" w:rsidP="00753152">
            <w:pPr>
              <w:spacing w:before="60"/>
              <w:jc w:val="center"/>
              <w:rPr>
                <w:b/>
                <w:i/>
              </w:rPr>
            </w:pPr>
            <w:r w:rsidRPr="00BF552D">
              <w:rPr>
                <w:b/>
                <w:i/>
              </w:rPr>
              <w:t>28.A</w:t>
            </w:r>
          </w:p>
        </w:tc>
        <w:tc>
          <w:tcPr>
            <w:tcW w:w="1071" w:type="dxa"/>
          </w:tcPr>
          <w:p w14:paraId="05427D7D" w14:textId="77777777" w:rsidR="00663CE3" w:rsidRPr="00BF552D" w:rsidRDefault="00663CE3" w:rsidP="00753152">
            <w:pPr>
              <w:spacing w:before="60"/>
              <w:jc w:val="center"/>
              <w:rPr>
                <w:b/>
                <w:i/>
              </w:rPr>
            </w:pPr>
            <w:r w:rsidRPr="00BF552D">
              <w:rPr>
                <w:b/>
                <w:i/>
              </w:rPr>
              <w:t>29.D</w:t>
            </w:r>
          </w:p>
        </w:tc>
        <w:tc>
          <w:tcPr>
            <w:tcW w:w="1071" w:type="dxa"/>
          </w:tcPr>
          <w:p w14:paraId="62D4D81C" w14:textId="77777777" w:rsidR="00663CE3" w:rsidRPr="00BF552D" w:rsidRDefault="00663CE3" w:rsidP="00753152">
            <w:pPr>
              <w:spacing w:before="60"/>
              <w:jc w:val="center"/>
              <w:rPr>
                <w:b/>
                <w:i/>
              </w:rPr>
            </w:pPr>
            <w:r w:rsidRPr="00BF552D">
              <w:rPr>
                <w:b/>
                <w:i/>
              </w:rPr>
              <w:t>30.B</w:t>
            </w:r>
          </w:p>
        </w:tc>
      </w:tr>
      <w:tr w:rsidR="00BF552D" w:rsidRPr="00BF552D" w14:paraId="55FC992E" w14:textId="77777777" w:rsidTr="00753152">
        <w:tc>
          <w:tcPr>
            <w:tcW w:w="1070" w:type="dxa"/>
          </w:tcPr>
          <w:p w14:paraId="5E84E2C6" w14:textId="77777777" w:rsidR="00663CE3" w:rsidRPr="00BF552D" w:rsidRDefault="00663CE3" w:rsidP="00753152">
            <w:pPr>
              <w:spacing w:before="60"/>
              <w:jc w:val="center"/>
              <w:rPr>
                <w:b/>
                <w:i/>
              </w:rPr>
            </w:pPr>
            <w:r w:rsidRPr="00BF552D">
              <w:rPr>
                <w:b/>
                <w:i/>
              </w:rPr>
              <w:t xml:space="preserve">31. A </w:t>
            </w:r>
          </w:p>
        </w:tc>
        <w:tc>
          <w:tcPr>
            <w:tcW w:w="1070" w:type="dxa"/>
          </w:tcPr>
          <w:p w14:paraId="2AFCBBA5" w14:textId="77777777" w:rsidR="00663CE3" w:rsidRPr="00BF552D" w:rsidRDefault="00663CE3" w:rsidP="00753152">
            <w:pPr>
              <w:spacing w:before="60"/>
              <w:jc w:val="center"/>
              <w:rPr>
                <w:b/>
                <w:i/>
              </w:rPr>
            </w:pPr>
            <w:r w:rsidRPr="00BF552D">
              <w:rPr>
                <w:b/>
                <w:i/>
              </w:rPr>
              <w:t>32.C</w:t>
            </w:r>
          </w:p>
        </w:tc>
        <w:tc>
          <w:tcPr>
            <w:tcW w:w="1070" w:type="dxa"/>
          </w:tcPr>
          <w:p w14:paraId="3CB76A21" w14:textId="77777777" w:rsidR="00663CE3" w:rsidRPr="00BF552D" w:rsidRDefault="00663CE3" w:rsidP="00753152">
            <w:pPr>
              <w:spacing w:before="60"/>
              <w:jc w:val="center"/>
              <w:rPr>
                <w:b/>
                <w:i/>
              </w:rPr>
            </w:pPr>
            <w:r w:rsidRPr="00BF552D">
              <w:rPr>
                <w:b/>
                <w:i/>
              </w:rPr>
              <w:t>33.C</w:t>
            </w:r>
          </w:p>
        </w:tc>
        <w:tc>
          <w:tcPr>
            <w:tcW w:w="1070" w:type="dxa"/>
          </w:tcPr>
          <w:p w14:paraId="636F4EE0" w14:textId="77777777" w:rsidR="00663CE3" w:rsidRPr="00BF552D" w:rsidRDefault="00663CE3" w:rsidP="00753152">
            <w:pPr>
              <w:spacing w:before="60"/>
              <w:jc w:val="center"/>
              <w:rPr>
                <w:b/>
                <w:i/>
              </w:rPr>
            </w:pPr>
            <w:r w:rsidRPr="00BF552D">
              <w:rPr>
                <w:b/>
                <w:i/>
              </w:rPr>
              <w:t>34.D</w:t>
            </w:r>
          </w:p>
        </w:tc>
        <w:tc>
          <w:tcPr>
            <w:tcW w:w="1070" w:type="dxa"/>
          </w:tcPr>
          <w:p w14:paraId="4031CDE1" w14:textId="77777777" w:rsidR="00663CE3" w:rsidRPr="00BF552D" w:rsidRDefault="00663CE3" w:rsidP="00753152">
            <w:pPr>
              <w:spacing w:before="60"/>
              <w:jc w:val="center"/>
              <w:rPr>
                <w:b/>
                <w:i/>
              </w:rPr>
            </w:pPr>
            <w:r w:rsidRPr="00BF552D">
              <w:rPr>
                <w:b/>
                <w:i/>
              </w:rPr>
              <w:t>35.D</w:t>
            </w:r>
          </w:p>
        </w:tc>
        <w:tc>
          <w:tcPr>
            <w:tcW w:w="1071" w:type="dxa"/>
          </w:tcPr>
          <w:p w14:paraId="51B3F6CC" w14:textId="77777777" w:rsidR="00663CE3" w:rsidRPr="00BF552D" w:rsidRDefault="00663CE3" w:rsidP="00753152">
            <w:pPr>
              <w:spacing w:before="60"/>
              <w:jc w:val="center"/>
              <w:rPr>
                <w:b/>
                <w:i/>
              </w:rPr>
            </w:pPr>
            <w:r w:rsidRPr="00BF552D">
              <w:rPr>
                <w:b/>
                <w:i/>
              </w:rPr>
              <w:t>36.B</w:t>
            </w:r>
          </w:p>
        </w:tc>
        <w:tc>
          <w:tcPr>
            <w:tcW w:w="1071" w:type="dxa"/>
          </w:tcPr>
          <w:p w14:paraId="000FC395" w14:textId="77777777" w:rsidR="00663CE3" w:rsidRPr="00BF552D" w:rsidRDefault="00663CE3" w:rsidP="00753152">
            <w:pPr>
              <w:spacing w:before="60"/>
              <w:jc w:val="center"/>
              <w:rPr>
                <w:b/>
                <w:i/>
              </w:rPr>
            </w:pPr>
            <w:r w:rsidRPr="00BF552D">
              <w:rPr>
                <w:b/>
                <w:i/>
              </w:rPr>
              <w:t>37.C</w:t>
            </w:r>
          </w:p>
        </w:tc>
        <w:tc>
          <w:tcPr>
            <w:tcW w:w="1071" w:type="dxa"/>
          </w:tcPr>
          <w:p w14:paraId="77CEEBF0" w14:textId="77777777" w:rsidR="00663CE3" w:rsidRPr="00BF552D" w:rsidRDefault="00663CE3" w:rsidP="00753152">
            <w:pPr>
              <w:spacing w:before="60"/>
              <w:jc w:val="center"/>
              <w:rPr>
                <w:b/>
                <w:i/>
              </w:rPr>
            </w:pPr>
            <w:r w:rsidRPr="00BF552D">
              <w:rPr>
                <w:b/>
                <w:i/>
              </w:rPr>
              <w:t>38.C</w:t>
            </w:r>
          </w:p>
        </w:tc>
        <w:tc>
          <w:tcPr>
            <w:tcW w:w="1071" w:type="dxa"/>
          </w:tcPr>
          <w:p w14:paraId="583E5AF6" w14:textId="77777777" w:rsidR="00663CE3" w:rsidRPr="00BF552D" w:rsidRDefault="00663CE3" w:rsidP="00753152">
            <w:pPr>
              <w:spacing w:before="60"/>
              <w:jc w:val="center"/>
              <w:rPr>
                <w:b/>
                <w:i/>
              </w:rPr>
            </w:pPr>
            <w:r w:rsidRPr="00BF552D">
              <w:rPr>
                <w:b/>
                <w:i/>
              </w:rPr>
              <w:t>39.A</w:t>
            </w:r>
          </w:p>
        </w:tc>
        <w:tc>
          <w:tcPr>
            <w:tcW w:w="1071" w:type="dxa"/>
          </w:tcPr>
          <w:p w14:paraId="6B3471BF" w14:textId="77777777" w:rsidR="00663CE3" w:rsidRPr="00BF552D" w:rsidRDefault="00663CE3" w:rsidP="00753152">
            <w:pPr>
              <w:spacing w:before="60"/>
              <w:jc w:val="center"/>
              <w:rPr>
                <w:b/>
                <w:i/>
              </w:rPr>
            </w:pPr>
            <w:r w:rsidRPr="00BF552D">
              <w:rPr>
                <w:b/>
                <w:i/>
              </w:rPr>
              <w:t>40.D</w:t>
            </w:r>
          </w:p>
        </w:tc>
      </w:tr>
      <w:tr w:rsidR="00663CE3" w:rsidRPr="00BF552D" w14:paraId="19D98501" w14:textId="77777777" w:rsidTr="00753152">
        <w:tc>
          <w:tcPr>
            <w:tcW w:w="1070" w:type="dxa"/>
          </w:tcPr>
          <w:p w14:paraId="568D7006" w14:textId="77777777" w:rsidR="00663CE3" w:rsidRPr="00BF552D" w:rsidRDefault="00663CE3" w:rsidP="00753152">
            <w:pPr>
              <w:spacing w:before="60"/>
              <w:jc w:val="center"/>
              <w:rPr>
                <w:b/>
                <w:i/>
              </w:rPr>
            </w:pPr>
            <w:r w:rsidRPr="00BF552D">
              <w:rPr>
                <w:b/>
                <w:i/>
              </w:rPr>
              <w:t>41.B</w:t>
            </w:r>
          </w:p>
        </w:tc>
        <w:tc>
          <w:tcPr>
            <w:tcW w:w="1070" w:type="dxa"/>
          </w:tcPr>
          <w:p w14:paraId="0B0F68C1" w14:textId="77777777" w:rsidR="00663CE3" w:rsidRPr="00BF552D" w:rsidRDefault="00663CE3" w:rsidP="00753152">
            <w:pPr>
              <w:spacing w:before="60"/>
              <w:jc w:val="center"/>
              <w:rPr>
                <w:b/>
                <w:i/>
              </w:rPr>
            </w:pPr>
            <w:r w:rsidRPr="00BF552D">
              <w:rPr>
                <w:b/>
                <w:i/>
              </w:rPr>
              <w:t>42.B</w:t>
            </w:r>
          </w:p>
        </w:tc>
        <w:tc>
          <w:tcPr>
            <w:tcW w:w="1070" w:type="dxa"/>
          </w:tcPr>
          <w:p w14:paraId="69326E08" w14:textId="77777777" w:rsidR="00663CE3" w:rsidRPr="00BF552D" w:rsidRDefault="00663CE3" w:rsidP="00753152">
            <w:pPr>
              <w:spacing w:before="60"/>
              <w:jc w:val="center"/>
              <w:rPr>
                <w:b/>
                <w:i/>
              </w:rPr>
            </w:pPr>
            <w:r w:rsidRPr="00BF552D">
              <w:rPr>
                <w:b/>
                <w:i/>
              </w:rPr>
              <w:t>43.D</w:t>
            </w:r>
          </w:p>
        </w:tc>
        <w:tc>
          <w:tcPr>
            <w:tcW w:w="1070" w:type="dxa"/>
          </w:tcPr>
          <w:p w14:paraId="4EB41268" w14:textId="77777777" w:rsidR="00663CE3" w:rsidRPr="00BF552D" w:rsidRDefault="00663CE3" w:rsidP="00753152">
            <w:pPr>
              <w:spacing w:before="60"/>
              <w:jc w:val="center"/>
              <w:rPr>
                <w:b/>
                <w:i/>
              </w:rPr>
            </w:pPr>
            <w:r w:rsidRPr="00BF552D">
              <w:rPr>
                <w:b/>
                <w:i/>
              </w:rPr>
              <w:t>44.C</w:t>
            </w:r>
          </w:p>
        </w:tc>
        <w:tc>
          <w:tcPr>
            <w:tcW w:w="1070" w:type="dxa"/>
          </w:tcPr>
          <w:p w14:paraId="6D32F007" w14:textId="77777777" w:rsidR="00663CE3" w:rsidRPr="00BF552D" w:rsidRDefault="00663CE3" w:rsidP="00753152">
            <w:pPr>
              <w:spacing w:before="60"/>
              <w:jc w:val="center"/>
              <w:rPr>
                <w:b/>
                <w:i/>
              </w:rPr>
            </w:pPr>
            <w:r w:rsidRPr="00BF552D">
              <w:rPr>
                <w:b/>
                <w:i/>
              </w:rPr>
              <w:t>45.A</w:t>
            </w:r>
          </w:p>
        </w:tc>
        <w:tc>
          <w:tcPr>
            <w:tcW w:w="1071" w:type="dxa"/>
          </w:tcPr>
          <w:p w14:paraId="562F2AFC" w14:textId="77777777" w:rsidR="00663CE3" w:rsidRPr="00BF552D" w:rsidRDefault="00663CE3" w:rsidP="00753152">
            <w:pPr>
              <w:spacing w:before="60"/>
              <w:jc w:val="center"/>
              <w:rPr>
                <w:b/>
                <w:i/>
              </w:rPr>
            </w:pPr>
            <w:r w:rsidRPr="00BF552D">
              <w:rPr>
                <w:b/>
                <w:i/>
              </w:rPr>
              <w:t>46.D</w:t>
            </w:r>
          </w:p>
        </w:tc>
        <w:tc>
          <w:tcPr>
            <w:tcW w:w="1071" w:type="dxa"/>
          </w:tcPr>
          <w:p w14:paraId="6A90FBB5" w14:textId="77777777" w:rsidR="00663CE3" w:rsidRPr="00BF552D" w:rsidRDefault="00663CE3" w:rsidP="00753152">
            <w:pPr>
              <w:spacing w:before="60"/>
              <w:jc w:val="center"/>
              <w:rPr>
                <w:b/>
                <w:i/>
              </w:rPr>
            </w:pPr>
            <w:r w:rsidRPr="00BF552D">
              <w:rPr>
                <w:b/>
                <w:i/>
              </w:rPr>
              <w:t>47.D</w:t>
            </w:r>
          </w:p>
        </w:tc>
        <w:tc>
          <w:tcPr>
            <w:tcW w:w="1071" w:type="dxa"/>
          </w:tcPr>
          <w:p w14:paraId="571539C0" w14:textId="77777777" w:rsidR="00663CE3" w:rsidRPr="00BF552D" w:rsidRDefault="00663CE3" w:rsidP="00753152">
            <w:pPr>
              <w:spacing w:before="60"/>
              <w:jc w:val="center"/>
              <w:rPr>
                <w:b/>
                <w:i/>
              </w:rPr>
            </w:pPr>
            <w:r w:rsidRPr="00BF552D">
              <w:rPr>
                <w:b/>
                <w:i/>
              </w:rPr>
              <w:t>48.C</w:t>
            </w:r>
          </w:p>
        </w:tc>
        <w:tc>
          <w:tcPr>
            <w:tcW w:w="1071" w:type="dxa"/>
          </w:tcPr>
          <w:p w14:paraId="64556346" w14:textId="77777777" w:rsidR="00663CE3" w:rsidRPr="00BF552D" w:rsidRDefault="00663CE3" w:rsidP="00753152">
            <w:pPr>
              <w:spacing w:before="60"/>
              <w:jc w:val="center"/>
              <w:rPr>
                <w:b/>
                <w:i/>
              </w:rPr>
            </w:pPr>
            <w:r w:rsidRPr="00BF552D">
              <w:rPr>
                <w:b/>
                <w:i/>
              </w:rPr>
              <w:t>49.A</w:t>
            </w:r>
          </w:p>
        </w:tc>
        <w:tc>
          <w:tcPr>
            <w:tcW w:w="1071" w:type="dxa"/>
          </w:tcPr>
          <w:p w14:paraId="3ACE5D2E" w14:textId="77777777" w:rsidR="00663CE3" w:rsidRPr="00BF552D" w:rsidRDefault="00663CE3" w:rsidP="00753152">
            <w:pPr>
              <w:spacing w:before="60"/>
              <w:jc w:val="center"/>
              <w:rPr>
                <w:b/>
                <w:i/>
              </w:rPr>
            </w:pPr>
            <w:r w:rsidRPr="00BF552D">
              <w:rPr>
                <w:b/>
                <w:i/>
              </w:rPr>
              <w:t>50.B</w:t>
            </w:r>
          </w:p>
        </w:tc>
      </w:tr>
    </w:tbl>
    <w:p w14:paraId="621C91B9" w14:textId="77777777" w:rsidR="001B6828" w:rsidRPr="00BF552D" w:rsidRDefault="001B6828" w:rsidP="004A21A4">
      <w:pPr>
        <w:spacing w:before="60"/>
        <w:jc w:val="center"/>
        <w:rPr>
          <w:b/>
          <w:i/>
        </w:rPr>
      </w:pPr>
    </w:p>
    <w:p w14:paraId="7D0F623F" w14:textId="77777777" w:rsidR="001B6828" w:rsidRPr="00BF552D" w:rsidRDefault="001B6828" w:rsidP="004A21A4">
      <w:pPr>
        <w:spacing w:before="60"/>
        <w:jc w:val="center"/>
        <w:rPr>
          <w:b/>
          <w:i/>
        </w:rPr>
      </w:pPr>
    </w:p>
    <w:p w14:paraId="523912F5" w14:textId="77777777" w:rsidR="001B6828" w:rsidRPr="00BF552D" w:rsidRDefault="001B6828" w:rsidP="004A21A4">
      <w:pPr>
        <w:spacing w:before="60"/>
        <w:jc w:val="center"/>
        <w:rPr>
          <w:b/>
          <w:i/>
        </w:rPr>
      </w:pPr>
    </w:p>
    <w:p w14:paraId="72991572" w14:textId="77777777" w:rsidR="001B6828" w:rsidRPr="00BF552D" w:rsidRDefault="001B6828" w:rsidP="004A21A4">
      <w:pPr>
        <w:spacing w:before="60"/>
        <w:jc w:val="center"/>
        <w:rPr>
          <w:b/>
          <w:i/>
        </w:rPr>
      </w:pPr>
    </w:p>
    <w:p w14:paraId="75D8AB73" w14:textId="77777777" w:rsidR="001B6828" w:rsidRPr="00BF552D" w:rsidRDefault="001B6828" w:rsidP="004A21A4">
      <w:pPr>
        <w:spacing w:before="60"/>
        <w:jc w:val="center"/>
        <w:rPr>
          <w:b/>
          <w:i/>
        </w:rPr>
      </w:pPr>
    </w:p>
    <w:p w14:paraId="1436507E" w14:textId="77777777" w:rsidR="001B6828" w:rsidRPr="00BF552D" w:rsidRDefault="001B6828" w:rsidP="004A21A4">
      <w:pPr>
        <w:spacing w:before="60"/>
        <w:jc w:val="center"/>
        <w:rPr>
          <w:b/>
          <w:i/>
        </w:rPr>
      </w:pPr>
    </w:p>
    <w:p w14:paraId="02BAB30A" w14:textId="77777777" w:rsidR="001B6828" w:rsidRPr="00BF552D" w:rsidRDefault="001B6828" w:rsidP="004A21A4">
      <w:pPr>
        <w:spacing w:before="60"/>
        <w:jc w:val="center"/>
        <w:rPr>
          <w:b/>
          <w:i/>
        </w:rPr>
      </w:pPr>
    </w:p>
    <w:p w14:paraId="4F734220" w14:textId="77777777" w:rsidR="001B6828" w:rsidRPr="00BF552D" w:rsidRDefault="001B6828" w:rsidP="004A21A4">
      <w:pPr>
        <w:spacing w:before="60"/>
        <w:jc w:val="center"/>
        <w:rPr>
          <w:b/>
          <w:i/>
        </w:rPr>
      </w:pPr>
    </w:p>
    <w:p w14:paraId="13BCA803" w14:textId="77777777" w:rsidR="001B6828" w:rsidRPr="00BF552D" w:rsidRDefault="001B6828" w:rsidP="004A21A4">
      <w:pPr>
        <w:spacing w:before="60"/>
        <w:jc w:val="center"/>
        <w:rPr>
          <w:b/>
          <w:i/>
        </w:rPr>
      </w:pPr>
    </w:p>
    <w:p w14:paraId="47863229" w14:textId="77777777" w:rsidR="001B6828" w:rsidRPr="00BF552D" w:rsidRDefault="001B6828" w:rsidP="004A21A4">
      <w:pPr>
        <w:spacing w:before="60"/>
        <w:jc w:val="center"/>
        <w:rPr>
          <w:b/>
          <w:i/>
        </w:rPr>
      </w:pPr>
    </w:p>
    <w:p w14:paraId="023F3C25" w14:textId="77777777" w:rsidR="001B6828" w:rsidRPr="00BF552D" w:rsidRDefault="001B6828" w:rsidP="004A21A4">
      <w:pPr>
        <w:spacing w:before="60"/>
        <w:jc w:val="center"/>
        <w:rPr>
          <w:b/>
          <w:i/>
        </w:rPr>
      </w:pPr>
    </w:p>
    <w:p w14:paraId="4EF30479" w14:textId="77777777" w:rsidR="001B6828" w:rsidRPr="00BF552D" w:rsidRDefault="001B6828" w:rsidP="004A21A4">
      <w:pPr>
        <w:spacing w:before="60"/>
        <w:jc w:val="center"/>
        <w:rPr>
          <w:b/>
          <w:i/>
        </w:rPr>
      </w:pPr>
    </w:p>
    <w:p w14:paraId="5BFF762A" w14:textId="77777777" w:rsidR="001B6828" w:rsidRPr="00BF552D" w:rsidRDefault="001B6828" w:rsidP="004A21A4">
      <w:pPr>
        <w:spacing w:before="60"/>
        <w:jc w:val="center"/>
        <w:rPr>
          <w:b/>
          <w:i/>
        </w:rPr>
      </w:pPr>
    </w:p>
    <w:p w14:paraId="726522CA" w14:textId="77777777" w:rsidR="001B6828" w:rsidRPr="00BF552D" w:rsidRDefault="001B6828" w:rsidP="004A21A4">
      <w:pPr>
        <w:spacing w:before="60"/>
        <w:jc w:val="center"/>
        <w:rPr>
          <w:b/>
          <w:i/>
        </w:rPr>
      </w:pPr>
    </w:p>
    <w:p w14:paraId="2CF4910D" w14:textId="77777777" w:rsidR="001B6828" w:rsidRPr="00BF552D" w:rsidRDefault="001B6828" w:rsidP="004A21A4">
      <w:pPr>
        <w:spacing w:before="60"/>
        <w:jc w:val="center"/>
        <w:rPr>
          <w:b/>
          <w:i/>
        </w:rPr>
      </w:pPr>
    </w:p>
    <w:p w14:paraId="3D6D6854" w14:textId="77777777" w:rsidR="001B6828" w:rsidRPr="00BF552D" w:rsidRDefault="001B6828" w:rsidP="004A21A4">
      <w:pPr>
        <w:spacing w:before="60"/>
        <w:jc w:val="center"/>
        <w:rPr>
          <w:b/>
          <w:i/>
        </w:rPr>
      </w:pPr>
    </w:p>
    <w:p w14:paraId="294838BB" w14:textId="77777777" w:rsidR="001B6828" w:rsidRPr="00BF552D" w:rsidRDefault="001B6828" w:rsidP="004A21A4">
      <w:pPr>
        <w:spacing w:before="60"/>
        <w:jc w:val="center"/>
        <w:rPr>
          <w:b/>
          <w:i/>
        </w:rPr>
      </w:pPr>
    </w:p>
    <w:p w14:paraId="52B52C15" w14:textId="77777777" w:rsidR="001B6828" w:rsidRPr="00BF552D" w:rsidRDefault="001B6828" w:rsidP="004A21A4">
      <w:pPr>
        <w:spacing w:before="60"/>
        <w:jc w:val="center"/>
        <w:rPr>
          <w:b/>
          <w:i/>
        </w:rPr>
      </w:pPr>
    </w:p>
    <w:sectPr w:rsidR="001B6828" w:rsidRPr="00BF552D" w:rsidSect="004B754E">
      <w:footerReference w:type="default" r:id="rId8"/>
      <w:pgSz w:w="11907" w:h="16840" w:code="9"/>
      <w:pgMar w:top="851" w:right="567" w:bottom="851"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2A2B9" w14:textId="77777777" w:rsidR="00843FBD" w:rsidRDefault="00843FBD">
      <w:r>
        <w:separator/>
      </w:r>
    </w:p>
  </w:endnote>
  <w:endnote w:type="continuationSeparator" w:id="0">
    <w:p w14:paraId="04FD093F" w14:textId="77777777" w:rsidR="00843FBD" w:rsidRDefault="0084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ECD1D" w14:textId="314C9B50" w:rsidR="004A21A4" w:rsidRDefault="00A75D98">
    <w:pPr>
      <w:jc w:val="center"/>
      <w:rPr>
        <w:color w:val="000000"/>
      </w:rPr>
    </w:pPr>
    <w:r>
      <w:rPr>
        <w:color w:val="000000"/>
      </w:rPr>
      <w:t xml:space="preserve">Trang </w:t>
    </w:r>
    <w:r w:rsidR="004A21A4">
      <w:rPr>
        <w:color w:val="000000"/>
      </w:rPr>
      <w:fldChar w:fldCharType="begin"/>
    </w:r>
    <w:r w:rsidR="004A21A4">
      <w:rPr>
        <w:color w:val="000000"/>
      </w:rPr>
      <w:instrText>PAGE</w:instrText>
    </w:r>
    <w:r w:rsidR="004A21A4">
      <w:rPr>
        <w:color w:val="000000"/>
      </w:rPr>
      <w:fldChar w:fldCharType="separate"/>
    </w:r>
    <w:r w:rsidR="00045470">
      <w:rPr>
        <w:noProof/>
        <w:color w:val="000000"/>
      </w:rPr>
      <w:t>5</w:t>
    </w:r>
    <w:r w:rsidR="004A21A4">
      <w:rPr>
        <w:color w:val="000000"/>
      </w:rPr>
      <w:fldChar w:fldCharType="end"/>
    </w:r>
    <w:r w:rsidR="004A21A4">
      <w:rPr>
        <w:color w:val="000000"/>
      </w:rPr>
      <w:t>/</w:t>
    </w:r>
    <w:r w:rsidR="004A21A4">
      <w:rPr>
        <w:color w:val="000000"/>
      </w:rPr>
      <w:fldChar w:fldCharType="begin"/>
    </w:r>
    <w:r w:rsidR="004A21A4">
      <w:rPr>
        <w:color w:val="000000"/>
      </w:rPr>
      <w:instrText>NUMPAGES</w:instrText>
    </w:r>
    <w:r w:rsidR="004A21A4">
      <w:rPr>
        <w:color w:val="000000"/>
      </w:rPr>
      <w:fldChar w:fldCharType="separate"/>
    </w:r>
    <w:r w:rsidR="00045470">
      <w:rPr>
        <w:noProof/>
        <w:color w:val="000000"/>
      </w:rPr>
      <w:t>6</w:t>
    </w:r>
    <w:r w:rsidR="004A21A4">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73EEC" w14:textId="77777777" w:rsidR="00843FBD" w:rsidRDefault="00843FBD">
      <w:r>
        <w:separator/>
      </w:r>
    </w:p>
  </w:footnote>
  <w:footnote w:type="continuationSeparator" w:id="0">
    <w:p w14:paraId="6C011359" w14:textId="77777777" w:rsidR="00843FBD" w:rsidRDefault="00843F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F21"/>
    <w:rsid w:val="00045470"/>
    <w:rsid w:val="00052AA3"/>
    <w:rsid w:val="00052D4F"/>
    <w:rsid w:val="000E3C36"/>
    <w:rsid w:val="001131BC"/>
    <w:rsid w:val="001176D8"/>
    <w:rsid w:val="001A12B9"/>
    <w:rsid w:val="001B6828"/>
    <w:rsid w:val="0032770A"/>
    <w:rsid w:val="003638B4"/>
    <w:rsid w:val="00392B49"/>
    <w:rsid w:val="003B4426"/>
    <w:rsid w:val="00422A37"/>
    <w:rsid w:val="004A21A4"/>
    <w:rsid w:val="004B754E"/>
    <w:rsid w:val="005637FD"/>
    <w:rsid w:val="00584E28"/>
    <w:rsid w:val="005875CF"/>
    <w:rsid w:val="0061049F"/>
    <w:rsid w:val="00632D36"/>
    <w:rsid w:val="00662327"/>
    <w:rsid w:val="00663CE3"/>
    <w:rsid w:val="00666E7C"/>
    <w:rsid w:val="0068074C"/>
    <w:rsid w:val="0069175F"/>
    <w:rsid w:val="006A33D5"/>
    <w:rsid w:val="008052A7"/>
    <w:rsid w:val="00843FBD"/>
    <w:rsid w:val="00862B75"/>
    <w:rsid w:val="00884D9A"/>
    <w:rsid w:val="008941A3"/>
    <w:rsid w:val="00915CCD"/>
    <w:rsid w:val="00A75D98"/>
    <w:rsid w:val="00A94F95"/>
    <w:rsid w:val="00A972CB"/>
    <w:rsid w:val="00AD5C58"/>
    <w:rsid w:val="00B05DCB"/>
    <w:rsid w:val="00B42669"/>
    <w:rsid w:val="00B51353"/>
    <w:rsid w:val="00BC78DE"/>
    <w:rsid w:val="00BE34BA"/>
    <w:rsid w:val="00BF552D"/>
    <w:rsid w:val="00C3584C"/>
    <w:rsid w:val="00C52B74"/>
    <w:rsid w:val="00DC3F21"/>
    <w:rsid w:val="00DD3399"/>
    <w:rsid w:val="00DE410B"/>
    <w:rsid w:val="00DE4CCB"/>
    <w:rsid w:val="00E2626D"/>
    <w:rsid w:val="00F1196F"/>
    <w:rsid w:val="00F537BA"/>
    <w:rsid w:val="00F6188E"/>
    <w:rsid w:val="00FF2411"/>
  </w:rsids>
  <m:mathPr>
    <m:mathFont m:val="Cambria Math"/>
    <m:brkBin m:val="before"/>
    <m:brkBinSub m:val="--"/>
    <m:smallFrac/>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5D8CD"/>
  <w15:docId w15:val="{A4436686-02A8-4E2F-8571-20C30FFBD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884D9A"/>
    <w:pPr>
      <w:widowControl w:val="0"/>
    </w:pPr>
    <w:rPr>
      <w:sz w:val="24"/>
      <w:szCs w:val="24"/>
    </w:rPr>
  </w:style>
  <w:style w:type="paragraph" w:styleId="BodyText">
    <w:name w:val="Body Text"/>
    <w:basedOn w:val="Normal0"/>
    <w:link w:val="BodyTextChar"/>
    <w:uiPriority w:val="1"/>
    <w:unhideWhenUsed/>
    <w:qFormat/>
    <w:rsid w:val="00BA33AD"/>
    <w:pPr>
      <w:spacing w:before="75"/>
      <w:ind w:left="110"/>
    </w:pPr>
  </w:style>
  <w:style w:type="character" w:customStyle="1" w:styleId="BodyTextChar">
    <w:name w:val="Body Text Char"/>
    <w:link w:val="BodyText"/>
    <w:uiPriority w:val="1"/>
    <w:rsid w:val="00BA33AD"/>
    <w:rPr>
      <w:sz w:val="24"/>
      <w:szCs w:val="24"/>
      <w:rtl w:val="0"/>
    </w:rPr>
  </w:style>
  <w:style w:type="character" w:customStyle="1" w:styleId="CharacterStyle6">
    <w:name w:val="Character Style 6"/>
    <w:rsid w:val="00AD3550"/>
    <w:rPr>
      <w:rFonts w:ascii="Garamond" w:hAnsi="Garamond" w:cs="Garamond" w:hint="cs"/>
      <w:color w:val="000000"/>
      <w:sz w:val="20"/>
      <w:szCs w:val="20"/>
      <w:rtl w:val="0"/>
    </w:rPr>
  </w:style>
  <w:style w:type="paragraph" w:customStyle="1" w:styleId="ListParagraph0">
    <w:name w:val="List Paragraph_0"/>
    <w:basedOn w:val="Normal0"/>
    <w:uiPriority w:val="34"/>
    <w:qFormat/>
    <w:rsid w:val="00247D74"/>
    <w:pPr>
      <w:ind w:left="720"/>
      <w:contextualSpacing/>
      <w:jc w:val="both"/>
    </w:pPr>
    <w:rPr>
      <w:rFonts w:eastAsia="Calibri" w:hint="eastAsia"/>
      <w:sz w:val="26"/>
      <w:szCs w:val="28"/>
    </w:rPr>
  </w:style>
  <w:style w:type="paragraph" w:styleId="NoSpacing">
    <w:name w:val="No Spacing"/>
    <w:link w:val="NoSpacingChar"/>
    <w:uiPriority w:val="1"/>
    <w:qFormat/>
    <w:rsid w:val="00AD3550"/>
    <w:pPr>
      <w:widowControl w:val="0"/>
    </w:pPr>
    <w:rPr>
      <w:sz w:val="24"/>
      <w:szCs w:val="24"/>
    </w:rPr>
  </w:style>
  <w:style w:type="character" w:customStyle="1" w:styleId="NoSpacingChar">
    <w:name w:val="No Spacing Char"/>
    <w:link w:val="NoSpacing"/>
    <w:uiPriority w:val="1"/>
    <w:locked/>
    <w:rsid w:val="00247D74"/>
    <w:rPr>
      <w:sz w:val="24"/>
      <w:szCs w:val="24"/>
      <w:rtl w:val="0"/>
      <w:lang w:bidi="ar-SA"/>
    </w:rPr>
  </w:style>
  <w:style w:type="paragraph" w:customStyle="1" w:styleId="Style">
    <w:name w:val="Style"/>
    <w:rsid w:val="00651E53"/>
    <w:pPr>
      <w:widowControl w:val="0"/>
      <w:autoSpaceDE w:val="0"/>
      <w:autoSpaceDN w:val="0"/>
      <w:adjustRightInd w:val="0"/>
    </w:pPr>
    <w:rPr>
      <w:rFonts w:ascii="Courier New" w:hAnsi="Courier New" w:cs="Courier New" w:hint="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990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n.isicollective.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59291-4AF5-45EE-9A62-D89FE15D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0</TotalTime>
  <Pages>6</Pages>
  <Words>2556</Words>
  <Characters>14574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17096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Huyen</cp:lastModifiedBy>
  <cp:revision>2</cp:revision>
  <cp:lastPrinted>2021-04-07T05:53:00Z</cp:lastPrinted>
  <dcterms:created xsi:type="dcterms:W3CDTF">2021-05-08T01:51:00Z</dcterms:created>
  <dcterms:modified xsi:type="dcterms:W3CDTF">2021-05-08T01:51:00Z</dcterms:modified>
</cp:coreProperties>
</file>